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footer25.xml" ContentType="application/vnd.openxmlformats-officedocument.wordprocessingml.footer+xml"/>
  <Override PartName="/word/header26.xml" ContentType="application/vnd.openxmlformats-officedocument.wordprocessingml.header+xml"/>
  <Override PartName="/word/footer26.xml" ContentType="application/vnd.openxmlformats-officedocument.wordprocessingml.foot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footer28.xml" ContentType="application/vnd.openxmlformats-officedocument.wordprocessingml.footer+xml"/>
  <Override PartName="/word/header29.xml" ContentType="application/vnd.openxmlformats-officedocument.wordprocessingml.header+xml"/>
  <Override PartName="/word/footer29.xml" ContentType="application/vnd.openxmlformats-officedocument.wordprocessingml.footer+xml"/>
  <Override PartName="/word/header30.xml" ContentType="application/vnd.openxmlformats-officedocument.wordprocessingml.header+xml"/>
  <Override PartName="/word/footer30.xml" ContentType="application/vnd.openxmlformats-officedocument.wordprocessingml.footer+xml"/>
  <Override PartName="/word/header31.xml" ContentType="application/vnd.openxmlformats-officedocument.wordprocessingml.header+xml"/>
  <Override PartName="/word/footer31.xml" ContentType="application/vnd.openxmlformats-officedocument.wordprocessingml.footer+xml"/>
  <Override PartName="/word/header32.xml" ContentType="application/vnd.openxmlformats-officedocument.wordprocessingml.header+xml"/>
  <Override PartName="/word/footer32.xml" ContentType="application/vnd.openxmlformats-officedocument.wordprocessingml.footer+xml"/>
  <Override PartName="/word/header33.xml" ContentType="application/vnd.openxmlformats-officedocument.wordprocessingml.header+xml"/>
  <Override PartName="/word/footer33.xml" ContentType="application/vnd.openxmlformats-officedocument.wordprocessingml.footer+xml"/>
  <Override PartName="/word/header34.xml" ContentType="application/vnd.openxmlformats-officedocument.wordprocessingml.header+xml"/>
  <Override PartName="/word/footer34.xml" ContentType="application/vnd.openxmlformats-officedocument.wordprocessingml.footer+xml"/>
  <Override PartName="/word/header35.xml" ContentType="application/vnd.openxmlformats-officedocument.wordprocessingml.header+xml"/>
  <Override PartName="/word/footer3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765" w:rsidRPr="0019163A" w:rsidRDefault="00E20765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19163A">
        <w:rPr>
          <w:rFonts w:ascii="Times New Roman" w:hAnsi="Times New Roman"/>
          <w:b/>
          <w:sz w:val="28"/>
          <w:szCs w:val="28"/>
        </w:rPr>
        <w:t>FIŞA POSTULUI</w:t>
      </w:r>
    </w:p>
    <w:p w:rsidR="00E20765" w:rsidRPr="0019163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9163A">
        <w:rPr>
          <w:rFonts w:ascii="Times New Roman" w:hAnsi="Times New Roman"/>
          <w:sz w:val="28"/>
          <w:szCs w:val="28"/>
        </w:rPr>
        <w:t>DIRECTOR ADJUNCT - Unitate de învățământ gimnazial</w:t>
      </w:r>
    </w:p>
    <w:p w:rsidR="00E20765" w:rsidRPr="00243E0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31185">
        <w:rPr>
          <w:rFonts w:ascii="Times New Roman" w:hAnsi="Times New Roman"/>
          <w:b/>
          <w:noProof/>
          <w:sz w:val="24"/>
          <w:szCs w:val="24"/>
        </w:rPr>
        <w:t>ŞCOALA GIMNAZIALĂ ,,FĂNUȘ NEAGU”, mun.Brăila, jud.Brăila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i) colaborează cu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 xml:space="preserve">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n) răspunde, alături de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>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E67802">
        <w:rPr>
          <w:rFonts w:ascii="Times New Roman" w:hAnsi="Times New Roman"/>
          <w:sz w:val="24"/>
          <w:szCs w:val="24"/>
        </w:rPr>
        <w:t xml:space="preserve">) monitorizează inserția absolvenților </w:t>
      </w:r>
      <w:r>
        <w:rPr>
          <w:rFonts w:ascii="Times New Roman" w:hAnsi="Times New Roman"/>
          <w:sz w:val="24"/>
          <w:szCs w:val="24"/>
        </w:rPr>
        <w:t>în învăţământul liceal/profesional</w:t>
      </w:r>
      <w:r w:rsidRPr="00E67802">
        <w:rPr>
          <w:rFonts w:ascii="Times New Roman" w:hAnsi="Times New Roman"/>
          <w:sz w:val="24"/>
          <w:szCs w:val="24"/>
        </w:rPr>
        <w:t>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20765" w:rsidRPr="00B7193C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E20765" w:rsidRPr="005C6DC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20765" w:rsidRPr="00E1295D" w:rsidRDefault="00E20765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E20765" w:rsidRDefault="00E20765" w:rsidP="009F4418">
      <w:pPr>
        <w:spacing w:after="0"/>
        <w:rPr>
          <w:i/>
          <w:szCs w:val="24"/>
        </w:rPr>
      </w:pPr>
    </w:p>
    <w:p w:rsidR="00E20765" w:rsidRPr="009F4418" w:rsidRDefault="00E20765" w:rsidP="009F4418">
      <w:pPr>
        <w:spacing w:after="0"/>
        <w:rPr>
          <w:i/>
          <w:szCs w:val="24"/>
        </w:rPr>
      </w:pPr>
    </w:p>
    <w:p w:rsidR="00E20765" w:rsidRDefault="00E20765" w:rsidP="009F4418">
      <w:pPr>
        <w:spacing w:after="0"/>
        <w:rPr>
          <w:szCs w:val="24"/>
        </w:rPr>
      </w:pPr>
    </w:p>
    <w:p w:rsidR="00E20765" w:rsidRDefault="00E20765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E20765" w:rsidRDefault="00E20765" w:rsidP="00F50B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7802">
        <w:rPr>
          <w:rFonts w:ascii="Times New Roman" w:hAnsi="Times New Roman"/>
          <w:b/>
          <w:sz w:val="24"/>
        </w:rPr>
        <w:t xml:space="preserve">               </w:t>
      </w:r>
      <w:r w:rsidRPr="00E1295D">
        <w:rPr>
          <w:rFonts w:ascii="Times New Roman" w:hAnsi="Times New Roman"/>
          <w:sz w:val="24"/>
        </w:rPr>
        <w:t xml:space="preserve">                      </w:t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E20765" w:rsidRPr="00E1295D" w:rsidRDefault="00E20765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E20765" w:rsidRDefault="00E20765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E20765" w:rsidRDefault="00E20765" w:rsidP="00F50BFD">
      <w:pPr>
        <w:spacing w:after="0" w:line="240" w:lineRule="auto"/>
        <w:ind w:left="5387" w:firstLine="709"/>
        <w:rPr>
          <w:b/>
          <w:sz w:val="24"/>
        </w:rPr>
        <w:sectPr w:rsidR="00E20765" w:rsidSect="00E20765">
          <w:headerReference w:type="default" r:id="rId9"/>
          <w:footerReference w:type="default" r:id="rId10"/>
          <w:pgSz w:w="11907" w:h="16839" w:code="9"/>
          <w:pgMar w:top="851" w:right="851" w:bottom="851" w:left="851" w:header="0" w:footer="794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E20765" w:rsidRPr="0019163A" w:rsidRDefault="00E20765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163A">
        <w:rPr>
          <w:rFonts w:ascii="Times New Roman" w:hAnsi="Times New Roman"/>
          <w:b/>
          <w:sz w:val="28"/>
          <w:szCs w:val="28"/>
        </w:rPr>
        <w:lastRenderedPageBreak/>
        <w:t>FIŞA POSTULUI</w:t>
      </w:r>
    </w:p>
    <w:p w:rsidR="00E20765" w:rsidRPr="0019163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9163A">
        <w:rPr>
          <w:rFonts w:ascii="Times New Roman" w:hAnsi="Times New Roman"/>
          <w:sz w:val="28"/>
          <w:szCs w:val="28"/>
        </w:rPr>
        <w:t>DIRECTOR ADJUNCT - Unitate de învățământ gimnazial</w:t>
      </w:r>
    </w:p>
    <w:p w:rsidR="00E20765" w:rsidRPr="00243E0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31185">
        <w:rPr>
          <w:rFonts w:ascii="Times New Roman" w:hAnsi="Times New Roman"/>
          <w:b/>
          <w:noProof/>
          <w:sz w:val="24"/>
          <w:szCs w:val="24"/>
        </w:rPr>
        <w:t>ŞCOALA GIMNAZIALĂ ,, AL.I.CUZA”, mun.Brăila, jud.Brăila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i) colaborează cu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 xml:space="preserve">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n) răspunde, alături de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>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E67802">
        <w:rPr>
          <w:rFonts w:ascii="Times New Roman" w:hAnsi="Times New Roman"/>
          <w:sz w:val="24"/>
          <w:szCs w:val="24"/>
        </w:rPr>
        <w:t xml:space="preserve">) monitorizează inserția absolvenților </w:t>
      </w:r>
      <w:r>
        <w:rPr>
          <w:rFonts w:ascii="Times New Roman" w:hAnsi="Times New Roman"/>
          <w:sz w:val="24"/>
          <w:szCs w:val="24"/>
        </w:rPr>
        <w:t>în învăţământul liceal/profesional</w:t>
      </w:r>
      <w:r w:rsidRPr="00E67802">
        <w:rPr>
          <w:rFonts w:ascii="Times New Roman" w:hAnsi="Times New Roman"/>
          <w:sz w:val="24"/>
          <w:szCs w:val="24"/>
        </w:rPr>
        <w:t>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20765" w:rsidRPr="00B7193C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E20765" w:rsidRPr="005C6DC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20765" w:rsidRPr="00E1295D" w:rsidRDefault="00E20765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E20765" w:rsidRDefault="00E20765" w:rsidP="009F4418">
      <w:pPr>
        <w:spacing w:after="0"/>
        <w:rPr>
          <w:i/>
          <w:szCs w:val="24"/>
        </w:rPr>
      </w:pPr>
    </w:p>
    <w:p w:rsidR="00E20765" w:rsidRPr="009F4418" w:rsidRDefault="00E20765" w:rsidP="009F4418">
      <w:pPr>
        <w:spacing w:after="0"/>
        <w:rPr>
          <w:i/>
          <w:szCs w:val="24"/>
        </w:rPr>
      </w:pPr>
    </w:p>
    <w:p w:rsidR="00E20765" w:rsidRDefault="00E20765" w:rsidP="009F4418">
      <w:pPr>
        <w:spacing w:after="0"/>
        <w:rPr>
          <w:szCs w:val="24"/>
        </w:rPr>
      </w:pPr>
    </w:p>
    <w:p w:rsidR="00E20765" w:rsidRDefault="00E20765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E20765" w:rsidRDefault="00E20765" w:rsidP="00F50B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7802">
        <w:rPr>
          <w:rFonts w:ascii="Times New Roman" w:hAnsi="Times New Roman"/>
          <w:b/>
          <w:sz w:val="24"/>
        </w:rPr>
        <w:t xml:space="preserve">               </w:t>
      </w:r>
      <w:r w:rsidRPr="00E1295D">
        <w:rPr>
          <w:rFonts w:ascii="Times New Roman" w:hAnsi="Times New Roman"/>
          <w:sz w:val="24"/>
        </w:rPr>
        <w:t xml:space="preserve">                      </w:t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E20765" w:rsidRPr="00E1295D" w:rsidRDefault="00E20765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E20765" w:rsidRDefault="00E20765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E20765" w:rsidRDefault="00E20765" w:rsidP="00F50BFD">
      <w:pPr>
        <w:spacing w:after="0" w:line="240" w:lineRule="auto"/>
        <w:ind w:left="5387" w:firstLine="709"/>
        <w:rPr>
          <w:b/>
          <w:sz w:val="24"/>
        </w:rPr>
        <w:sectPr w:rsidR="00E20765" w:rsidSect="00E20765">
          <w:headerReference w:type="default" r:id="rId11"/>
          <w:footerReference w:type="default" r:id="rId12"/>
          <w:pgSz w:w="11907" w:h="16839" w:code="9"/>
          <w:pgMar w:top="851" w:right="851" w:bottom="851" w:left="851" w:header="0" w:footer="794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E20765" w:rsidRPr="0019163A" w:rsidRDefault="00E20765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163A">
        <w:rPr>
          <w:rFonts w:ascii="Times New Roman" w:hAnsi="Times New Roman"/>
          <w:b/>
          <w:sz w:val="28"/>
          <w:szCs w:val="28"/>
        </w:rPr>
        <w:lastRenderedPageBreak/>
        <w:t>FIŞA POSTULUI</w:t>
      </w:r>
    </w:p>
    <w:p w:rsidR="00E20765" w:rsidRPr="0019163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9163A">
        <w:rPr>
          <w:rFonts w:ascii="Times New Roman" w:hAnsi="Times New Roman"/>
          <w:sz w:val="28"/>
          <w:szCs w:val="28"/>
        </w:rPr>
        <w:t>DIRECTOR ADJUNCT - Unitate de învățământ gimnazial</w:t>
      </w:r>
    </w:p>
    <w:p w:rsidR="00E20765" w:rsidRPr="00243E0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31185">
        <w:rPr>
          <w:rFonts w:ascii="Times New Roman" w:hAnsi="Times New Roman"/>
          <w:b/>
          <w:noProof/>
          <w:sz w:val="24"/>
          <w:szCs w:val="24"/>
        </w:rPr>
        <w:t>ŞCOALA GIMNAZIALĂ ,,NIKOS KAZANTZAKIS” , mun.Brăila, jud.Brăila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i) colaborează cu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 xml:space="preserve">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n) răspunde, alături de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>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E67802">
        <w:rPr>
          <w:rFonts w:ascii="Times New Roman" w:hAnsi="Times New Roman"/>
          <w:sz w:val="24"/>
          <w:szCs w:val="24"/>
        </w:rPr>
        <w:t xml:space="preserve">) monitorizează inserția absolvenților </w:t>
      </w:r>
      <w:r>
        <w:rPr>
          <w:rFonts w:ascii="Times New Roman" w:hAnsi="Times New Roman"/>
          <w:sz w:val="24"/>
          <w:szCs w:val="24"/>
        </w:rPr>
        <w:t>în învăţământul liceal/profesional</w:t>
      </w:r>
      <w:r w:rsidRPr="00E67802">
        <w:rPr>
          <w:rFonts w:ascii="Times New Roman" w:hAnsi="Times New Roman"/>
          <w:sz w:val="24"/>
          <w:szCs w:val="24"/>
        </w:rPr>
        <w:t>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20765" w:rsidRPr="00B7193C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E20765" w:rsidRPr="005C6DC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20765" w:rsidRPr="00E1295D" w:rsidRDefault="00E20765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E20765" w:rsidRDefault="00E20765" w:rsidP="009F4418">
      <w:pPr>
        <w:spacing w:after="0"/>
        <w:rPr>
          <w:i/>
          <w:szCs w:val="24"/>
        </w:rPr>
      </w:pPr>
    </w:p>
    <w:p w:rsidR="00E20765" w:rsidRPr="009F4418" w:rsidRDefault="00E20765" w:rsidP="009F4418">
      <w:pPr>
        <w:spacing w:after="0"/>
        <w:rPr>
          <w:i/>
          <w:szCs w:val="24"/>
        </w:rPr>
      </w:pPr>
    </w:p>
    <w:p w:rsidR="00E20765" w:rsidRDefault="00E20765" w:rsidP="009F4418">
      <w:pPr>
        <w:spacing w:after="0"/>
        <w:rPr>
          <w:szCs w:val="24"/>
        </w:rPr>
      </w:pPr>
    </w:p>
    <w:p w:rsidR="00E20765" w:rsidRDefault="00E20765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E20765" w:rsidRDefault="00E20765" w:rsidP="00F50B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7802">
        <w:rPr>
          <w:rFonts w:ascii="Times New Roman" w:hAnsi="Times New Roman"/>
          <w:b/>
          <w:sz w:val="24"/>
        </w:rPr>
        <w:t xml:space="preserve">               </w:t>
      </w:r>
      <w:r w:rsidRPr="00E1295D">
        <w:rPr>
          <w:rFonts w:ascii="Times New Roman" w:hAnsi="Times New Roman"/>
          <w:sz w:val="24"/>
        </w:rPr>
        <w:t xml:space="preserve">                      </w:t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E20765" w:rsidRPr="00E1295D" w:rsidRDefault="00E20765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E20765" w:rsidRDefault="00E20765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E20765" w:rsidRDefault="00E20765" w:rsidP="00F50BFD">
      <w:pPr>
        <w:spacing w:after="0" w:line="240" w:lineRule="auto"/>
        <w:ind w:left="5387" w:firstLine="709"/>
        <w:rPr>
          <w:b/>
          <w:sz w:val="24"/>
        </w:rPr>
        <w:sectPr w:rsidR="00E20765" w:rsidSect="00E20765">
          <w:headerReference w:type="default" r:id="rId13"/>
          <w:footerReference w:type="default" r:id="rId14"/>
          <w:pgSz w:w="11907" w:h="16839" w:code="9"/>
          <w:pgMar w:top="851" w:right="851" w:bottom="851" w:left="851" w:header="0" w:footer="794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E20765" w:rsidRPr="0019163A" w:rsidRDefault="00E20765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163A">
        <w:rPr>
          <w:rFonts w:ascii="Times New Roman" w:hAnsi="Times New Roman"/>
          <w:b/>
          <w:sz w:val="28"/>
          <w:szCs w:val="28"/>
        </w:rPr>
        <w:lastRenderedPageBreak/>
        <w:t>FIŞA POSTULUI</w:t>
      </w:r>
    </w:p>
    <w:p w:rsidR="00E20765" w:rsidRPr="0019163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9163A">
        <w:rPr>
          <w:rFonts w:ascii="Times New Roman" w:hAnsi="Times New Roman"/>
          <w:sz w:val="28"/>
          <w:szCs w:val="28"/>
        </w:rPr>
        <w:t>DIRECTOR ADJUNCT - Unitate de învățământ gimnazial</w:t>
      </w:r>
    </w:p>
    <w:p w:rsidR="00E20765" w:rsidRPr="00243E0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31185">
        <w:rPr>
          <w:rFonts w:ascii="Times New Roman" w:hAnsi="Times New Roman"/>
          <w:b/>
          <w:noProof/>
          <w:sz w:val="24"/>
          <w:szCs w:val="24"/>
        </w:rPr>
        <w:t>ŞCOALA GIMNAZIALĂ ,, ION CREANGĂ”, mun.Brăila, jud.Brăila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i) colaborează cu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 xml:space="preserve">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n) răspunde, alături de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>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E67802">
        <w:rPr>
          <w:rFonts w:ascii="Times New Roman" w:hAnsi="Times New Roman"/>
          <w:sz w:val="24"/>
          <w:szCs w:val="24"/>
        </w:rPr>
        <w:t xml:space="preserve">) monitorizează inserția absolvenților </w:t>
      </w:r>
      <w:r>
        <w:rPr>
          <w:rFonts w:ascii="Times New Roman" w:hAnsi="Times New Roman"/>
          <w:sz w:val="24"/>
          <w:szCs w:val="24"/>
        </w:rPr>
        <w:t>în învăţământul liceal/profesional</w:t>
      </w:r>
      <w:r w:rsidRPr="00E67802">
        <w:rPr>
          <w:rFonts w:ascii="Times New Roman" w:hAnsi="Times New Roman"/>
          <w:sz w:val="24"/>
          <w:szCs w:val="24"/>
        </w:rPr>
        <w:t>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20765" w:rsidRPr="00B7193C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E20765" w:rsidRPr="005C6DC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20765" w:rsidRPr="00E1295D" w:rsidRDefault="00E20765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E20765" w:rsidRDefault="00E20765" w:rsidP="009F4418">
      <w:pPr>
        <w:spacing w:after="0"/>
        <w:rPr>
          <w:i/>
          <w:szCs w:val="24"/>
        </w:rPr>
      </w:pPr>
    </w:p>
    <w:p w:rsidR="00E20765" w:rsidRPr="009F4418" w:rsidRDefault="00E20765" w:rsidP="009F4418">
      <w:pPr>
        <w:spacing w:after="0"/>
        <w:rPr>
          <w:i/>
          <w:szCs w:val="24"/>
        </w:rPr>
      </w:pPr>
    </w:p>
    <w:p w:rsidR="00E20765" w:rsidRDefault="00E20765" w:rsidP="009F4418">
      <w:pPr>
        <w:spacing w:after="0"/>
        <w:rPr>
          <w:szCs w:val="24"/>
        </w:rPr>
      </w:pPr>
    </w:p>
    <w:p w:rsidR="00E20765" w:rsidRDefault="00E20765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E20765" w:rsidRDefault="00E20765" w:rsidP="00F50B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7802">
        <w:rPr>
          <w:rFonts w:ascii="Times New Roman" w:hAnsi="Times New Roman"/>
          <w:b/>
          <w:sz w:val="24"/>
        </w:rPr>
        <w:t xml:space="preserve">               </w:t>
      </w:r>
      <w:r w:rsidRPr="00E1295D">
        <w:rPr>
          <w:rFonts w:ascii="Times New Roman" w:hAnsi="Times New Roman"/>
          <w:sz w:val="24"/>
        </w:rPr>
        <w:t xml:space="preserve">                      </w:t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E20765" w:rsidRPr="00E1295D" w:rsidRDefault="00E20765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E20765" w:rsidRDefault="00E20765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E20765" w:rsidRDefault="00E20765" w:rsidP="00F50BFD">
      <w:pPr>
        <w:spacing w:after="0" w:line="240" w:lineRule="auto"/>
        <w:ind w:left="5387" w:firstLine="709"/>
        <w:rPr>
          <w:b/>
          <w:sz w:val="24"/>
        </w:rPr>
        <w:sectPr w:rsidR="00E20765" w:rsidSect="00E20765">
          <w:headerReference w:type="default" r:id="rId15"/>
          <w:footerReference w:type="default" r:id="rId16"/>
          <w:pgSz w:w="11907" w:h="16839" w:code="9"/>
          <w:pgMar w:top="851" w:right="851" w:bottom="851" w:left="851" w:header="0" w:footer="794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E20765" w:rsidRPr="0019163A" w:rsidRDefault="00E20765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163A">
        <w:rPr>
          <w:rFonts w:ascii="Times New Roman" w:hAnsi="Times New Roman"/>
          <w:b/>
          <w:sz w:val="28"/>
          <w:szCs w:val="28"/>
        </w:rPr>
        <w:lastRenderedPageBreak/>
        <w:t>FIŞA POSTULUI</w:t>
      </w:r>
    </w:p>
    <w:p w:rsidR="00E20765" w:rsidRPr="0019163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9163A">
        <w:rPr>
          <w:rFonts w:ascii="Times New Roman" w:hAnsi="Times New Roman"/>
          <w:sz w:val="28"/>
          <w:szCs w:val="28"/>
        </w:rPr>
        <w:t>DIRECTOR ADJUNCT - Unitate de învățământ gimnazial</w:t>
      </w:r>
    </w:p>
    <w:p w:rsidR="00E20765" w:rsidRPr="00243E0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31185">
        <w:rPr>
          <w:rFonts w:ascii="Times New Roman" w:hAnsi="Times New Roman"/>
          <w:b/>
          <w:noProof/>
          <w:sz w:val="24"/>
          <w:szCs w:val="24"/>
        </w:rPr>
        <w:t>ŞCOALA GIMNAZIALĂ ,,ION BĂNCILĂ”, mun.Brăila, jud.Brăila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i) colaborează cu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 xml:space="preserve">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n) răspunde, alături de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>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E67802">
        <w:rPr>
          <w:rFonts w:ascii="Times New Roman" w:hAnsi="Times New Roman"/>
          <w:sz w:val="24"/>
          <w:szCs w:val="24"/>
        </w:rPr>
        <w:t xml:space="preserve">) monitorizează inserția absolvenților </w:t>
      </w:r>
      <w:r>
        <w:rPr>
          <w:rFonts w:ascii="Times New Roman" w:hAnsi="Times New Roman"/>
          <w:sz w:val="24"/>
          <w:szCs w:val="24"/>
        </w:rPr>
        <w:t>în învăţământul liceal/profesional</w:t>
      </w:r>
      <w:r w:rsidRPr="00E67802">
        <w:rPr>
          <w:rFonts w:ascii="Times New Roman" w:hAnsi="Times New Roman"/>
          <w:sz w:val="24"/>
          <w:szCs w:val="24"/>
        </w:rPr>
        <w:t>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20765" w:rsidRPr="00B7193C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E20765" w:rsidRPr="005C6DC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20765" w:rsidRPr="00E1295D" w:rsidRDefault="00E20765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E20765" w:rsidRDefault="00E20765" w:rsidP="009F4418">
      <w:pPr>
        <w:spacing w:after="0"/>
        <w:rPr>
          <w:i/>
          <w:szCs w:val="24"/>
        </w:rPr>
      </w:pPr>
    </w:p>
    <w:p w:rsidR="00E20765" w:rsidRPr="009F4418" w:rsidRDefault="00E20765" w:rsidP="009F4418">
      <w:pPr>
        <w:spacing w:after="0"/>
        <w:rPr>
          <w:i/>
          <w:szCs w:val="24"/>
        </w:rPr>
      </w:pPr>
    </w:p>
    <w:p w:rsidR="00E20765" w:rsidRDefault="00E20765" w:rsidP="009F4418">
      <w:pPr>
        <w:spacing w:after="0"/>
        <w:rPr>
          <w:szCs w:val="24"/>
        </w:rPr>
      </w:pPr>
    </w:p>
    <w:p w:rsidR="00E20765" w:rsidRDefault="00E20765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E20765" w:rsidRDefault="00E20765" w:rsidP="00F50B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7802">
        <w:rPr>
          <w:rFonts w:ascii="Times New Roman" w:hAnsi="Times New Roman"/>
          <w:b/>
          <w:sz w:val="24"/>
        </w:rPr>
        <w:t xml:space="preserve">               </w:t>
      </w:r>
      <w:r w:rsidRPr="00E1295D">
        <w:rPr>
          <w:rFonts w:ascii="Times New Roman" w:hAnsi="Times New Roman"/>
          <w:sz w:val="24"/>
        </w:rPr>
        <w:t xml:space="preserve">                      </w:t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E20765" w:rsidRPr="00E1295D" w:rsidRDefault="00E20765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E20765" w:rsidRDefault="00E20765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E20765" w:rsidRDefault="00E20765" w:rsidP="00F50BFD">
      <w:pPr>
        <w:spacing w:after="0" w:line="240" w:lineRule="auto"/>
        <w:ind w:left="5387" w:firstLine="709"/>
        <w:rPr>
          <w:b/>
          <w:sz w:val="24"/>
        </w:rPr>
        <w:sectPr w:rsidR="00E20765" w:rsidSect="00E20765">
          <w:headerReference w:type="default" r:id="rId17"/>
          <w:footerReference w:type="default" r:id="rId18"/>
          <w:pgSz w:w="11907" w:h="16839" w:code="9"/>
          <w:pgMar w:top="851" w:right="851" w:bottom="851" w:left="851" w:header="0" w:footer="794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E20765" w:rsidRPr="0019163A" w:rsidRDefault="00E20765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163A">
        <w:rPr>
          <w:rFonts w:ascii="Times New Roman" w:hAnsi="Times New Roman"/>
          <w:b/>
          <w:sz w:val="28"/>
          <w:szCs w:val="28"/>
        </w:rPr>
        <w:lastRenderedPageBreak/>
        <w:t>FIŞA POSTULUI</w:t>
      </w:r>
    </w:p>
    <w:p w:rsidR="00E20765" w:rsidRPr="0019163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9163A">
        <w:rPr>
          <w:rFonts w:ascii="Times New Roman" w:hAnsi="Times New Roman"/>
          <w:sz w:val="28"/>
          <w:szCs w:val="28"/>
        </w:rPr>
        <w:t>DIRECTOR ADJUNCT - Unitate de învățământ gimnazial</w:t>
      </w:r>
    </w:p>
    <w:p w:rsidR="00E20765" w:rsidRPr="00243E0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31185">
        <w:rPr>
          <w:rFonts w:ascii="Times New Roman" w:hAnsi="Times New Roman"/>
          <w:b/>
          <w:noProof/>
          <w:sz w:val="24"/>
          <w:szCs w:val="24"/>
        </w:rPr>
        <w:t>ŞCOALA GIMNAZIALĂ "ANTON PANN", mun.Brăila, jud.Brăila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i) colaborează cu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 xml:space="preserve">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n) răspunde, alături de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>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E67802">
        <w:rPr>
          <w:rFonts w:ascii="Times New Roman" w:hAnsi="Times New Roman"/>
          <w:sz w:val="24"/>
          <w:szCs w:val="24"/>
        </w:rPr>
        <w:t xml:space="preserve">) monitorizează inserția absolvenților </w:t>
      </w:r>
      <w:r>
        <w:rPr>
          <w:rFonts w:ascii="Times New Roman" w:hAnsi="Times New Roman"/>
          <w:sz w:val="24"/>
          <w:szCs w:val="24"/>
        </w:rPr>
        <w:t>în învăţământul liceal/profesional</w:t>
      </w:r>
      <w:r w:rsidRPr="00E67802">
        <w:rPr>
          <w:rFonts w:ascii="Times New Roman" w:hAnsi="Times New Roman"/>
          <w:sz w:val="24"/>
          <w:szCs w:val="24"/>
        </w:rPr>
        <w:t>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20765" w:rsidRPr="00B7193C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E20765" w:rsidRPr="005C6DC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20765" w:rsidRPr="00E1295D" w:rsidRDefault="00E20765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E20765" w:rsidRDefault="00E20765" w:rsidP="009F4418">
      <w:pPr>
        <w:spacing w:after="0"/>
        <w:rPr>
          <w:i/>
          <w:szCs w:val="24"/>
        </w:rPr>
      </w:pPr>
    </w:p>
    <w:p w:rsidR="00E20765" w:rsidRPr="009F4418" w:rsidRDefault="00E20765" w:rsidP="009F4418">
      <w:pPr>
        <w:spacing w:after="0"/>
        <w:rPr>
          <w:i/>
          <w:szCs w:val="24"/>
        </w:rPr>
      </w:pPr>
    </w:p>
    <w:p w:rsidR="00E20765" w:rsidRDefault="00E20765" w:rsidP="009F4418">
      <w:pPr>
        <w:spacing w:after="0"/>
        <w:rPr>
          <w:szCs w:val="24"/>
        </w:rPr>
      </w:pPr>
    </w:p>
    <w:p w:rsidR="00E20765" w:rsidRDefault="00E20765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E20765" w:rsidRDefault="00E20765" w:rsidP="00F50B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7802">
        <w:rPr>
          <w:rFonts w:ascii="Times New Roman" w:hAnsi="Times New Roman"/>
          <w:b/>
          <w:sz w:val="24"/>
        </w:rPr>
        <w:t xml:space="preserve">               </w:t>
      </w:r>
      <w:r w:rsidRPr="00E1295D">
        <w:rPr>
          <w:rFonts w:ascii="Times New Roman" w:hAnsi="Times New Roman"/>
          <w:sz w:val="24"/>
        </w:rPr>
        <w:t xml:space="preserve">                      </w:t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E20765" w:rsidRPr="00E1295D" w:rsidRDefault="00E20765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E20765" w:rsidRDefault="00E20765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E20765" w:rsidRDefault="00E20765" w:rsidP="00F50BFD">
      <w:pPr>
        <w:spacing w:after="0" w:line="240" w:lineRule="auto"/>
        <w:ind w:left="5387" w:firstLine="709"/>
        <w:rPr>
          <w:b/>
          <w:sz w:val="24"/>
        </w:rPr>
        <w:sectPr w:rsidR="00E20765" w:rsidSect="00E20765">
          <w:headerReference w:type="default" r:id="rId19"/>
          <w:footerReference w:type="default" r:id="rId20"/>
          <w:pgSz w:w="11907" w:h="16839" w:code="9"/>
          <w:pgMar w:top="851" w:right="851" w:bottom="851" w:left="851" w:header="0" w:footer="794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E20765" w:rsidRPr="0019163A" w:rsidRDefault="00E20765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163A">
        <w:rPr>
          <w:rFonts w:ascii="Times New Roman" w:hAnsi="Times New Roman"/>
          <w:b/>
          <w:sz w:val="28"/>
          <w:szCs w:val="28"/>
        </w:rPr>
        <w:lastRenderedPageBreak/>
        <w:t>FIŞA POSTULUI</w:t>
      </w:r>
    </w:p>
    <w:p w:rsidR="00E20765" w:rsidRPr="0019163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9163A">
        <w:rPr>
          <w:rFonts w:ascii="Times New Roman" w:hAnsi="Times New Roman"/>
          <w:sz w:val="28"/>
          <w:szCs w:val="28"/>
        </w:rPr>
        <w:t>DIRECTOR ADJUNCT - Unitate de învățământ gimnazial</w:t>
      </w:r>
    </w:p>
    <w:p w:rsidR="00E20765" w:rsidRPr="00243E0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31185">
        <w:rPr>
          <w:rFonts w:ascii="Times New Roman" w:hAnsi="Times New Roman"/>
          <w:b/>
          <w:noProof/>
          <w:sz w:val="24"/>
          <w:szCs w:val="24"/>
        </w:rPr>
        <w:t>ŞCOALA GIMNAZIALĂ "I.L.CARAGIALE", mun.Brăila, jud.Brăila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i) colaborează cu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 xml:space="preserve">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n) răspunde, alături de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>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E67802">
        <w:rPr>
          <w:rFonts w:ascii="Times New Roman" w:hAnsi="Times New Roman"/>
          <w:sz w:val="24"/>
          <w:szCs w:val="24"/>
        </w:rPr>
        <w:t xml:space="preserve">) monitorizează inserția absolvenților </w:t>
      </w:r>
      <w:r>
        <w:rPr>
          <w:rFonts w:ascii="Times New Roman" w:hAnsi="Times New Roman"/>
          <w:sz w:val="24"/>
          <w:szCs w:val="24"/>
        </w:rPr>
        <w:t>în învăţământul liceal/profesional</w:t>
      </w:r>
      <w:r w:rsidRPr="00E67802">
        <w:rPr>
          <w:rFonts w:ascii="Times New Roman" w:hAnsi="Times New Roman"/>
          <w:sz w:val="24"/>
          <w:szCs w:val="24"/>
        </w:rPr>
        <w:t>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20765" w:rsidRPr="00B7193C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E20765" w:rsidRPr="005C6DC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20765" w:rsidRPr="00E1295D" w:rsidRDefault="00E20765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E20765" w:rsidRDefault="00E20765" w:rsidP="009F4418">
      <w:pPr>
        <w:spacing w:after="0"/>
        <w:rPr>
          <w:i/>
          <w:szCs w:val="24"/>
        </w:rPr>
      </w:pPr>
    </w:p>
    <w:p w:rsidR="00E20765" w:rsidRPr="009F4418" w:rsidRDefault="00E20765" w:rsidP="009F4418">
      <w:pPr>
        <w:spacing w:after="0"/>
        <w:rPr>
          <w:i/>
          <w:szCs w:val="24"/>
        </w:rPr>
      </w:pPr>
    </w:p>
    <w:p w:rsidR="00E20765" w:rsidRDefault="00E20765" w:rsidP="009F4418">
      <w:pPr>
        <w:spacing w:after="0"/>
        <w:rPr>
          <w:szCs w:val="24"/>
        </w:rPr>
      </w:pPr>
    </w:p>
    <w:p w:rsidR="00E20765" w:rsidRDefault="00E20765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E20765" w:rsidRDefault="00E20765" w:rsidP="00F50B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7802">
        <w:rPr>
          <w:rFonts w:ascii="Times New Roman" w:hAnsi="Times New Roman"/>
          <w:b/>
          <w:sz w:val="24"/>
        </w:rPr>
        <w:t xml:space="preserve">               </w:t>
      </w:r>
      <w:r w:rsidRPr="00E1295D">
        <w:rPr>
          <w:rFonts w:ascii="Times New Roman" w:hAnsi="Times New Roman"/>
          <w:sz w:val="24"/>
        </w:rPr>
        <w:t xml:space="preserve">                      </w:t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E20765" w:rsidRPr="00E1295D" w:rsidRDefault="00E20765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E20765" w:rsidRDefault="00E20765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E20765" w:rsidRDefault="00E20765" w:rsidP="00F50BFD">
      <w:pPr>
        <w:spacing w:after="0" w:line="240" w:lineRule="auto"/>
        <w:ind w:left="5387" w:firstLine="709"/>
        <w:rPr>
          <w:b/>
          <w:sz w:val="24"/>
        </w:rPr>
        <w:sectPr w:rsidR="00E20765" w:rsidSect="00E20765">
          <w:headerReference w:type="default" r:id="rId21"/>
          <w:footerReference w:type="default" r:id="rId22"/>
          <w:pgSz w:w="11907" w:h="16839" w:code="9"/>
          <w:pgMar w:top="851" w:right="851" w:bottom="851" w:left="851" w:header="0" w:footer="794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E20765" w:rsidRPr="0019163A" w:rsidRDefault="00E20765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163A">
        <w:rPr>
          <w:rFonts w:ascii="Times New Roman" w:hAnsi="Times New Roman"/>
          <w:b/>
          <w:sz w:val="28"/>
          <w:szCs w:val="28"/>
        </w:rPr>
        <w:lastRenderedPageBreak/>
        <w:t>FIŞA POSTULUI</w:t>
      </w:r>
    </w:p>
    <w:p w:rsidR="00E20765" w:rsidRPr="0019163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9163A">
        <w:rPr>
          <w:rFonts w:ascii="Times New Roman" w:hAnsi="Times New Roman"/>
          <w:sz w:val="28"/>
          <w:szCs w:val="28"/>
        </w:rPr>
        <w:t>DIRECTOR ADJUNCT - Unitate de învățământ gimnazial</w:t>
      </w:r>
    </w:p>
    <w:p w:rsidR="00E20765" w:rsidRPr="00243E0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31185">
        <w:rPr>
          <w:rFonts w:ascii="Times New Roman" w:hAnsi="Times New Roman"/>
          <w:b/>
          <w:noProof/>
          <w:sz w:val="24"/>
          <w:szCs w:val="24"/>
        </w:rPr>
        <w:t>ŞCOALA GIMNAZIALĂ ,,NEDELCU CHERCEA”, mun.Brăila, jud.Brăila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i) colaborează cu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 xml:space="preserve">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n) răspunde, alături de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>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E67802">
        <w:rPr>
          <w:rFonts w:ascii="Times New Roman" w:hAnsi="Times New Roman"/>
          <w:sz w:val="24"/>
          <w:szCs w:val="24"/>
        </w:rPr>
        <w:t xml:space="preserve">) monitorizează inserția absolvenților </w:t>
      </w:r>
      <w:r>
        <w:rPr>
          <w:rFonts w:ascii="Times New Roman" w:hAnsi="Times New Roman"/>
          <w:sz w:val="24"/>
          <w:szCs w:val="24"/>
        </w:rPr>
        <w:t>în învăţământul liceal/profesional</w:t>
      </w:r>
      <w:r w:rsidRPr="00E67802">
        <w:rPr>
          <w:rFonts w:ascii="Times New Roman" w:hAnsi="Times New Roman"/>
          <w:sz w:val="24"/>
          <w:szCs w:val="24"/>
        </w:rPr>
        <w:t>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20765" w:rsidRPr="00B7193C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E20765" w:rsidRPr="005C6DC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20765" w:rsidRPr="00E1295D" w:rsidRDefault="00E20765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E20765" w:rsidRDefault="00E20765" w:rsidP="009F4418">
      <w:pPr>
        <w:spacing w:after="0"/>
        <w:rPr>
          <w:i/>
          <w:szCs w:val="24"/>
        </w:rPr>
      </w:pPr>
    </w:p>
    <w:p w:rsidR="00E20765" w:rsidRPr="009F4418" w:rsidRDefault="00E20765" w:rsidP="009F4418">
      <w:pPr>
        <w:spacing w:after="0"/>
        <w:rPr>
          <w:i/>
          <w:szCs w:val="24"/>
        </w:rPr>
      </w:pPr>
    </w:p>
    <w:p w:rsidR="00E20765" w:rsidRDefault="00E20765" w:rsidP="009F4418">
      <w:pPr>
        <w:spacing w:after="0"/>
        <w:rPr>
          <w:szCs w:val="24"/>
        </w:rPr>
      </w:pPr>
    </w:p>
    <w:p w:rsidR="00E20765" w:rsidRDefault="00E20765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E20765" w:rsidRDefault="00E20765" w:rsidP="00F50B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7802">
        <w:rPr>
          <w:rFonts w:ascii="Times New Roman" w:hAnsi="Times New Roman"/>
          <w:b/>
          <w:sz w:val="24"/>
        </w:rPr>
        <w:t xml:space="preserve">               </w:t>
      </w:r>
      <w:r w:rsidRPr="00E1295D">
        <w:rPr>
          <w:rFonts w:ascii="Times New Roman" w:hAnsi="Times New Roman"/>
          <w:sz w:val="24"/>
        </w:rPr>
        <w:t xml:space="preserve">                      </w:t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E20765" w:rsidRPr="00E1295D" w:rsidRDefault="00E20765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E20765" w:rsidRDefault="00E20765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E20765" w:rsidRDefault="00E20765" w:rsidP="00F50BFD">
      <w:pPr>
        <w:spacing w:after="0" w:line="240" w:lineRule="auto"/>
        <w:ind w:left="5387" w:firstLine="709"/>
        <w:rPr>
          <w:b/>
          <w:sz w:val="24"/>
        </w:rPr>
        <w:sectPr w:rsidR="00E20765" w:rsidSect="00E20765">
          <w:headerReference w:type="default" r:id="rId23"/>
          <w:footerReference w:type="default" r:id="rId24"/>
          <w:pgSz w:w="11907" w:h="16839" w:code="9"/>
          <w:pgMar w:top="851" w:right="851" w:bottom="851" w:left="851" w:header="0" w:footer="794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E20765" w:rsidRPr="0019163A" w:rsidRDefault="00E20765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163A">
        <w:rPr>
          <w:rFonts w:ascii="Times New Roman" w:hAnsi="Times New Roman"/>
          <w:b/>
          <w:sz w:val="28"/>
          <w:szCs w:val="28"/>
        </w:rPr>
        <w:lastRenderedPageBreak/>
        <w:t>FIŞA POSTULUI</w:t>
      </w:r>
    </w:p>
    <w:p w:rsidR="00E20765" w:rsidRPr="0019163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9163A">
        <w:rPr>
          <w:rFonts w:ascii="Times New Roman" w:hAnsi="Times New Roman"/>
          <w:sz w:val="28"/>
          <w:szCs w:val="28"/>
        </w:rPr>
        <w:t>DIRECTOR ADJUNCT - Unitate de învățământ gimnazial</w:t>
      </w:r>
    </w:p>
    <w:p w:rsidR="00E20765" w:rsidRPr="00243E0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31185">
        <w:rPr>
          <w:rFonts w:ascii="Times New Roman" w:hAnsi="Times New Roman"/>
          <w:b/>
          <w:noProof/>
          <w:sz w:val="24"/>
          <w:szCs w:val="24"/>
        </w:rPr>
        <w:t>ŞCOALA GIMNAZIALĂ ,, MIHU DRAGOMIR”, mun.Brăila, jud.Brăila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i) colaborează cu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 xml:space="preserve">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n) răspunde, alături de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>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E67802">
        <w:rPr>
          <w:rFonts w:ascii="Times New Roman" w:hAnsi="Times New Roman"/>
          <w:sz w:val="24"/>
          <w:szCs w:val="24"/>
        </w:rPr>
        <w:t xml:space="preserve">) monitorizează inserția absolvenților </w:t>
      </w:r>
      <w:r>
        <w:rPr>
          <w:rFonts w:ascii="Times New Roman" w:hAnsi="Times New Roman"/>
          <w:sz w:val="24"/>
          <w:szCs w:val="24"/>
        </w:rPr>
        <w:t>în învăţământul liceal/profesional</w:t>
      </w:r>
      <w:r w:rsidRPr="00E67802">
        <w:rPr>
          <w:rFonts w:ascii="Times New Roman" w:hAnsi="Times New Roman"/>
          <w:sz w:val="24"/>
          <w:szCs w:val="24"/>
        </w:rPr>
        <w:t>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20765" w:rsidRPr="00B7193C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E20765" w:rsidRPr="005C6DC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20765" w:rsidRPr="00E1295D" w:rsidRDefault="00E20765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E20765" w:rsidRDefault="00E20765" w:rsidP="009F4418">
      <w:pPr>
        <w:spacing w:after="0"/>
        <w:rPr>
          <w:i/>
          <w:szCs w:val="24"/>
        </w:rPr>
      </w:pPr>
    </w:p>
    <w:p w:rsidR="00E20765" w:rsidRPr="009F4418" w:rsidRDefault="00E20765" w:rsidP="009F4418">
      <w:pPr>
        <w:spacing w:after="0"/>
        <w:rPr>
          <w:i/>
          <w:szCs w:val="24"/>
        </w:rPr>
      </w:pPr>
    </w:p>
    <w:p w:rsidR="00E20765" w:rsidRDefault="00E20765" w:rsidP="009F4418">
      <w:pPr>
        <w:spacing w:after="0"/>
        <w:rPr>
          <w:szCs w:val="24"/>
        </w:rPr>
      </w:pPr>
    </w:p>
    <w:p w:rsidR="00E20765" w:rsidRDefault="00E20765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E20765" w:rsidRDefault="00E20765" w:rsidP="00F50B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7802">
        <w:rPr>
          <w:rFonts w:ascii="Times New Roman" w:hAnsi="Times New Roman"/>
          <w:b/>
          <w:sz w:val="24"/>
        </w:rPr>
        <w:t xml:space="preserve">               </w:t>
      </w:r>
      <w:r w:rsidRPr="00E1295D">
        <w:rPr>
          <w:rFonts w:ascii="Times New Roman" w:hAnsi="Times New Roman"/>
          <w:sz w:val="24"/>
        </w:rPr>
        <w:t xml:space="preserve">                      </w:t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E20765" w:rsidRPr="00E1295D" w:rsidRDefault="00E20765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E20765" w:rsidRDefault="00E20765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E20765" w:rsidRDefault="00E20765" w:rsidP="00F50BFD">
      <w:pPr>
        <w:spacing w:after="0" w:line="240" w:lineRule="auto"/>
        <w:ind w:left="5387" w:firstLine="709"/>
        <w:rPr>
          <w:b/>
          <w:sz w:val="24"/>
        </w:rPr>
        <w:sectPr w:rsidR="00E20765" w:rsidSect="00E20765">
          <w:headerReference w:type="default" r:id="rId25"/>
          <w:footerReference w:type="default" r:id="rId26"/>
          <w:pgSz w:w="11907" w:h="16839" w:code="9"/>
          <w:pgMar w:top="851" w:right="851" w:bottom="851" w:left="851" w:header="0" w:footer="794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E20765" w:rsidRPr="0019163A" w:rsidRDefault="00E20765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163A">
        <w:rPr>
          <w:rFonts w:ascii="Times New Roman" w:hAnsi="Times New Roman"/>
          <w:b/>
          <w:sz w:val="28"/>
          <w:szCs w:val="28"/>
        </w:rPr>
        <w:lastRenderedPageBreak/>
        <w:t>FIŞA POSTULUI</w:t>
      </w:r>
    </w:p>
    <w:p w:rsidR="00E20765" w:rsidRPr="0019163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9163A">
        <w:rPr>
          <w:rFonts w:ascii="Times New Roman" w:hAnsi="Times New Roman"/>
          <w:sz w:val="28"/>
          <w:szCs w:val="28"/>
        </w:rPr>
        <w:t>DIRECTOR ADJUNCT - Unitate de învățământ gimnazial</w:t>
      </w:r>
    </w:p>
    <w:p w:rsidR="00E20765" w:rsidRPr="00243E0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31185">
        <w:rPr>
          <w:rFonts w:ascii="Times New Roman" w:hAnsi="Times New Roman"/>
          <w:b/>
          <w:noProof/>
          <w:sz w:val="24"/>
          <w:szCs w:val="24"/>
        </w:rPr>
        <w:t>ŞCOALA GIMNAZIALĂ ,, RADU TUDORAN” , mun.Brăila, jud.Brăila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i) colaborează cu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 xml:space="preserve">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n) răspunde, alături de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>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E67802">
        <w:rPr>
          <w:rFonts w:ascii="Times New Roman" w:hAnsi="Times New Roman"/>
          <w:sz w:val="24"/>
          <w:szCs w:val="24"/>
        </w:rPr>
        <w:t xml:space="preserve">) monitorizează inserția absolvenților </w:t>
      </w:r>
      <w:r>
        <w:rPr>
          <w:rFonts w:ascii="Times New Roman" w:hAnsi="Times New Roman"/>
          <w:sz w:val="24"/>
          <w:szCs w:val="24"/>
        </w:rPr>
        <w:t>în învăţământul liceal/profesional</w:t>
      </w:r>
      <w:r w:rsidRPr="00E67802">
        <w:rPr>
          <w:rFonts w:ascii="Times New Roman" w:hAnsi="Times New Roman"/>
          <w:sz w:val="24"/>
          <w:szCs w:val="24"/>
        </w:rPr>
        <w:t>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20765" w:rsidRPr="00B7193C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E20765" w:rsidRPr="005C6DC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20765" w:rsidRPr="00E1295D" w:rsidRDefault="00E20765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E20765" w:rsidRDefault="00E20765" w:rsidP="009F4418">
      <w:pPr>
        <w:spacing w:after="0"/>
        <w:rPr>
          <w:i/>
          <w:szCs w:val="24"/>
        </w:rPr>
      </w:pPr>
    </w:p>
    <w:p w:rsidR="00E20765" w:rsidRPr="009F4418" w:rsidRDefault="00E20765" w:rsidP="009F4418">
      <w:pPr>
        <w:spacing w:after="0"/>
        <w:rPr>
          <w:i/>
          <w:szCs w:val="24"/>
        </w:rPr>
      </w:pPr>
    </w:p>
    <w:p w:rsidR="00E20765" w:rsidRDefault="00E20765" w:rsidP="009F4418">
      <w:pPr>
        <w:spacing w:after="0"/>
        <w:rPr>
          <w:szCs w:val="24"/>
        </w:rPr>
      </w:pPr>
    </w:p>
    <w:p w:rsidR="00E20765" w:rsidRDefault="00E20765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E20765" w:rsidRDefault="00E20765" w:rsidP="00F50B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7802">
        <w:rPr>
          <w:rFonts w:ascii="Times New Roman" w:hAnsi="Times New Roman"/>
          <w:b/>
          <w:sz w:val="24"/>
        </w:rPr>
        <w:t xml:space="preserve">               </w:t>
      </w:r>
      <w:r w:rsidRPr="00E1295D">
        <w:rPr>
          <w:rFonts w:ascii="Times New Roman" w:hAnsi="Times New Roman"/>
          <w:sz w:val="24"/>
        </w:rPr>
        <w:t xml:space="preserve">                      </w:t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E20765" w:rsidRPr="00E1295D" w:rsidRDefault="00E20765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E20765" w:rsidRDefault="00E20765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E20765" w:rsidRDefault="00E20765" w:rsidP="00F50BFD">
      <w:pPr>
        <w:spacing w:after="0" w:line="240" w:lineRule="auto"/>
        <w:ind w:left="5387" w:firstLine="709"/>
        <w:rPr>
          <w:b/>
          <w:sz w:val="24"/>
        </w:rPr>
        <w:sectPr w:rsidR="00E20765" w:rsidSect="00E20765">
          <w:headerReference w:type="default" r:id="rId27"/>
          <w:footerReference w:type="default" r:id="rId28"/>
          <w:pgSz w:w="11907" w:h="16839" w:code="9"/>
          <w:pgMar w:top="851" w:right="851" w:bottom="851" w:left="851" w:header="0" w:footer="794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E20765" w:rsidRPr="0019163A" w:rsidRDefault="00E20765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163A">
        <w:rPr>
          <w:rFonts w:ascii="Times New Roman" w:hAnsi="Times New Roman"/>
          <w:b/>
          <w:sz w:val="28"/>
          <w:szCs w:val="28"/>
        </w:rPr>
        <w:lastRenderedPageBreak/>
        <w:t>FIŞA POSTULUI</w:t>
      </w:r>
    </w:p>
    <w:p w:rsidR="00E20765" w:rsidRPr="0019163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9163A">
        <w:rPr>
          <w:rFonts w:ascii="Times New Roman" w:hAnsi="Times New Roman"/>
          <w:sz w:val="28"/>
          <w:szCs w:val="28"/>
        </w:rPr>
        <w:t>DIRECTOR ADJUNCT - Unitate de învățământ gimnazial</w:t>
      </w:r>
    </w:p>
    <w:p w:rsidR="00E20765" w:rsidRPr="00243E0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31185">
        <w:rPr>
          <w:rFonts w:ascii="Times New Roman" w:hAnsi="Times New Roman"/>
          <w:b/>
          <w:noProof/>
          <w:sz w:val="24"/>
          <w:szCs w:val="24"/>
        </w:rPr>
        <w:t>ŞCOALA GIMNAZIALĂ ,, MIHAI EMINESCU”, mun.Brăila, jud.Brăila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i) colaborează cu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 xml:space="preserve">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n) răspunde, alături de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>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E67802">
        <w:rPr>
          <w:rFonts w:ascii="Times New Roman" w:hAnsi="Times New Roman"/>
          <w:sz w:val="24"/>
          <w:szCs w:val="24"/>
        </w:rPr>
        <w:t xml:space="preserve">) monitorizează inserția absolvenților </w:t>
      </w:r>
      <w:r>
        <w:rPr>
          <w:rFonts w:ascii="Times New Roman" w:hAnsi="Times New Roman"/>
          <w:sz w:val="24"/>
          <w:szCs w:val="24"/>
        </w:rPr>
        <w:t>în învăţământul liceal/profesional</w:t>
      </w:r>
      <w:r w:rsidRPr="00E67802">
        <w:rPr>
          <w:rFonts w:ascii="Times New Roman" w:hAnsi="Times New Roman"/>
          <w:sz w:val="24"/>
          <w:szCs w:val="24"/>
        </w:rPr>
        <w:t>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20765" w:rsidRPr="00B7193C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E20765" w:rsidRPr="005C6DC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20765" w:rsidRPr="00E1295D" w:rsidRDefault="00E20765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E20765" w:rsidRDefault="00E20765" w:rsidP="009F4418">
      <w:pPr>
        <w:spacing w:after="0"/>
        <w:rPr>
          <w:i/>
          <w:szCs w:val="24"/>
        </w:rPr>
      </w:pPr>
    </w:p>
    <w:p w:rsidR="00E20765" w:rsidRPr="009F4418" w:rsidRDefault="00E20765" w:rsidP="009F4418">
      <w:pPr>
        <w:spacing w:after="0"/>
        <w:rPr>
          <w:i/>
          <w:szCs w:val="24"/>
        </w:rPr>
      </w:pPr>
    </w:p>
    <w:p w:rsidR="00E20765" w:rsidRDefault="00E20765" w:rsidP="009F4418">
      <w:pPr>
        <w:spacing w:after="0"/>
        <w:rPr>
          <w:szCs w:val="24"/>
        </w:rPr>
      </w:pPr>
    </w:p>
    <w:p w:rsidR="00E20765" w:rsidRDefault="00E20765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E20765" w:rsidRDefault="00E20765" w:rsidP="00F50B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7802">
        <w:rPr>
          <w:rFonts w:ascii="Times New Roman" w:hAnsi="Times New Roman"/>
          <w:b/>
          <w:sz w:val="24"/>
        </w:rPr>
        <w:t xml:space="preserve">               </w:t>
      </w:r>
      <w:r w:rsidRPr="00E1295D">
        <w:rPr>
          <w:rFonts w:ascii="Times New Roman" w:hAnsi="Times New Roman"/>
          <w:sz w:val="24"/>
        </w:rPr>
        <w:t xml:space="preserve">                      </w:t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E20765" w:rsidRPr="00E1295D" w:rsidRDefault="00E20765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E20765" w:rsidRDefault="00E20765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E20765" w:rsidRDefault="00E20765" w:rsidP="00F50BFD">
      <w:pPr>
        <w:spacing w:after="0" w:line="240" w:lineRule="auto"/>
        <w:ind w:left="5387" w:firstLine="709"/>
        <w:rPr>
          <w:b/>
          <w:sz w:val="24"/>
        </w:rPr>
        <w:sectPr w:rsidR="00E20765" w:rsidSect="00E20765">
          <w:headerReference w:type="default" r:id="rId29"/>
          <w:footerReference w:type="default" r:id="rId30"/>
          <w:pgSz w:w="11907" w:h="16839" w:code="9"/>
          <w:pgMar w:top="851" w:right="851" w:bottom="851" w:left="851" w:header="0" w:footer="794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E20765" w:rsidRPr="0019163A" w:rsidRDefault="00E20765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163A">
        <w:rPr>
          <w:rFonts w:ascii="Times New Roman" w:hAnsi="Times New Roman"/>
          <w:b/>
          <w:sz w:val="28"/>
          <w:szCs w:val="28"/>
        </w:rPr>
        <w:lastRenderedPageBreak/>
        <w:t>FIŞA POSTULUI</w:t>
      </w:r>
    </w:p>
    <w:p w:rsidR="00E20765" w:rsidRPr="0019163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9163A">
        <w:rPr>
          <w:rFonts w:ascii="Times New Roman" w:hAnsi="Times New Roman"/>
          <w:sz w:val="28"/>
          <w:szCs w:val="28"/>
        </w:rPr>
        <w:t>DIRECTOR ADJUNCT - Unitate de învățământ gimnazial</w:t>
      </w:r>
    </w:p>
    <w:p w:rsidR="00E20765" w:rsidRPr="00243E0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31185">
        <w:rPr>
          <w:rFonts w:ascii="Times New Roman" w:hAnsi="Times New Roman"/>
          <w:b/>
          <w:noProof/>
          <w:sz w:val="24"/>
          <w:szCs w:val="24"/>
        </w:rPr>
        <w:t>ŞCOALA GIMNAZIALĂ ,, VASILE ALECSANDRI”, mun.Brăila, jud.Brăila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i) colaborează cu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 xml:space="preserve">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n) răspunde, alături de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>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E67802">
        <w:rPr>
          <w:rFonts w:ascii="Times New Roman" w:hAnsi="Times New Roman"/>
          <w:sz w:val="24"/>
          <w:szCs w:val="24"/>
        </w:rPr>
        <w:t xml:space="preserve">) monitorizează inserția absolvenților </w:t>
      </w:r>
      <w:r>
        <w:rPr>
          <w:rFonts w:ascii="Times New Roman" w:hAnsi="Times New Roman"/>
          <w:sz w:val="24"/>
          <w:szCs w:val="24"/>
        </w:rPr>
        <w:t>în învăţământul liceal/profesional</w:t>
      </w:r>
      <w:r w:rsidRPr="00E67802">
        <w:rPr>
          <w:rFonts w:ascii="Times New Roman" w:hAnsi="Times New Roman"/>
          <w:sz w:val="24"/>
          <w:szCs w:val="24"/>
        </w:rPr>
        <w:t>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20765" w:rsidRPr="00B7193C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E20765" w:rsidRPr="005C6DC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20765" w:rsidRPr="00E1295D" w:rsidRDefault="00E20765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E20765" w:rsidRDefault="00E20765" w:rsidP="009F4418">
      <w:pPr>
        <w:spacing w:after="0"/>
        <w:rPr>
          <w:i/>
          <w:szCs w:val="24"/>
        </w:rPr>
      </w:pPr>
    </w:p>
    <w:p w:rsidR="00E20765" w:rsidRPr="009F4418" w:rsidRDefault="00E20765" w:rsidP="009F4418">
      <w:pPr>
        <w:spacing w:after="0"/>
        <w:rPr>
          <w:i/>
          <w:szCs w:val="24"/>
        </w:rPr>
      </w:pPr>
    </w:p>
    <w:p w:rsidR="00E20765" w:rsidRDefault="00E20765" w:rsidP="009F4418">
      <w:pPr>
        <w:spacing w:after="0"/>
        <w:rPr>
          <w:szCs w:val="24"/>
        </w:rPr>
      </w:pPr>
    </w:p>
    <w:p w:rsidR="00E20765" w:rsidRDefault="00E20765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E20765" w:rsidRDefault="00E20765" w:rsidP="00F50B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7802">
        <w:rPr>
          <w:rFonts w:ascii="Times New Roman" w:hAnsi="Times New Roman"/>
          <w:b/>
          <w:sz w:val="24"/>
        </w:rPr>
        <w:t xml:space="preserve">               </w:t>
      </w:r>
      <w:r w:rsidRPr="00E1295D">
        <w:rPr>
          <w:rFonts w:ascii="Times New Roman" w:hAnsi="Times New Roman"/>
          <w:sz w:val="24"/>
        </w:rPr>
        <w:t xml:space="preserve">                      </w:t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E20765" w:rsidRPr="00E1295D" w:rsidRDefault="00E20765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E20765" w:rsidRDefault="00E20765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E20765" w:rsidRDefault="00E20765" w:rsidP="00F50BFD">
      <w:pPr>
        <w:spacing w:after="0" w:line="240" w:lineRule="auto"/>
        <w:ind w:left="5387" w:firstLine="709"/>
        <w:rPr>
          <w:b/>
          <w:sz w:val="24"/>
        </w:rPr>
        <w:sectPr w:rsidR="00E20765" w:rsidSect="00E20765">
          <w:headerReference w:type="default" r:id="rId31"/>
          <w:footerReference w:type="default" r:id="rId32"/>
          <w:pgSz w:w="11907" w:h="16839" w:code="9"/>
          <w:pgMar w:top="851" w:right="851" w:bottom="851" w:left="851" w:header="0" w:footer="794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E20765" w:rsidRPr="0019163A" w:rsidRDefault="00E20765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163A">
        <w:rPr>
          <w:rFonts w:ascii="Times New Roman" w:hAnsi="Times New Roman"/>
          <w:b/>
          <w:sz w:val="28"/>
          <w:szCs w:val="28"/>
        </w:rPr>
        <w:lastRenderedPageBreak/>
        <w:t>FIŞA POSTULUI</w:t>
      </w:r>
    </w:p>
    <w:p w:rsidR="00E20765" w:rsidRPr="0019163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9163A">
        <w:rPr>
          <w:rFonts w:ascii="Times New Roman" w:hAnsi="Times New Roman"/>
          <w:sz w:val="28"/>
          <w:szCs w:val="28"/>
        </w:rPr>
        <w:t>DIRECTOR ADJUNCT - Unitate de învățământ gimnazial</w:t>
      </w:r>
    </w:p>
    <w:p w:rsidR="00E20765" w:rsidRPr="00243E0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31185">
        <w:rPr>
          <w:rFonts w:ascii="Times New Roman" w:hAnsi="Times New Roman"/>
          <w:b/>
          <w:noProof/>
          <w:sz w:val="24"/>
          <w:szCs w:val="24"/>
        </w:rPr>
        <w:t>ŞCOALA GIMNAZIALĂ ,, SF.ANDREI”, mun.Brăila, jud.Brăila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i) colaborează cu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 xml:space="preserve">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n) răspunde, alături de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>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E67802">
        <w:rPr>
          <w:rFonts w:ascii="Times New Roman" w:hAnsi="Times New Roman"/>
          <w:sz w:val="24"/>
          <w:szCs w:val="24"/>
        </w:rPr>
        <w:t xml:space="preserve">) monitorizează inserția absolvenților </w:t>
      </w:r>
      <w:r>
        <w:rPr>
          <w:rFonts w:ascii="Times New Roman" w:hAnsi="Times New Roman"/>
          <w:sz w:val="24"/>
          <w:szCs w:val="24"/>
        </w:rPr>
        <w:t>în învăţământul liceal/profesional</w:t>
      </w:r>
      <w:r w:rsidRPr="00E67802">
        <w:rPr>
          <w:rFonts w:ascii="Times New Roman" w:hAnsi="Times New Roman"/>
          <w:sz w:val="24"/>
          <w:szCs w:val="24"/>
        </w:rPr>
        <w:t>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20765" w:rsidRPr="00B7193C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E20765" w:rsidRPr="005C6DC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20765" w:rsidRPr="00E1295D" w:rsidRDefault="00E20765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E20765" w:rsidRDefault="00E20765" w:rsidP="009F4418">
      <w:pPr>
        <w:spacing w:after="0"/>
        <w:rPr>
          <w:i/>
          <w:szCs w:val="24"/>
        </w:rPr>
      </w:pPr>
    </w:p>
    <w:p w:rsidR="00E20765" w:rsidRPr="009F4418" w:rsidRDefault="00E20765" w:rsidP="009F4418">
      <w:pPr>
        <w:spacing w:after="0"/>
        <w:rPr>
          <w:i/>
          <w:szCs w:val="24"/>
        </w:rPr>
      </w:pPr>
    </w:p>
    <w:p w:rsidR="00E20765" w:rsidRDefault="00E20765" w:rsidP="009F4418">
      <w:pPr>
        <w:spacing w:after="0"/>
        <w:rPr>
          <w:szCs w:val="24"/>
        </w:rPr>
      </w:pPr>
    </w:p>
    <w:p w:rsidR="00E20765" w:rsidRDefault="00E20765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E20765" w:rsidRDefault="00E20765" w:rsidP="00F50B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7802">
        <w:rPr>
          <w:rFonts w:ascii="Times New Roman" w:hAnsi="Times New Roman"/>
          <w:b/>
          <w:sz w:val="24"/>
        </w:rPr>
        <w:t xml:space="preserve">               </w:t>
      </w:r>
      <w:r w:rsidRPr="00E1295D">
        <w:rPr>
          <w:rFonts w:ascii="Times New Roman" w:hAnsi="Times New Roman"/>
          <w:sz w:val="24"/>
        </w:rPr>
        <w:t xml:space="preserve">                      </w:t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E20765" w:rsidRPr="00E1295D" w:rsidRDefault="00E20765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E20765" w:rsidRDefault="00E20765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E20765" w:rsidRDefault="00E20765" w:rsidP="00F50BFD">
      <w:pPr>
        <w:spacing w:after="0" w:line="240" w:lineRule="auto"/>
        <w:ind w:left="5387" w:firstLine="709"/>
        <w:rPr>
          <w:b/>
          <w:sz w:val="24"/>
        </w:rPr>
        <w:sectPr w:rsidR="00E20765" w:rsidSect="00E20765">
          <w:headerReference w:type="default" r:id="rId33"/>
          <w:footerReference w:type="default" r:id="rId34"/>
          <w:pgSz w:w="11907" w:h="16839" w:code="9"/>
          <w:pgMar w:top="851" w:right="851" w:bottom="851" w:left="851" w:header="0" w:footer="794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E20765" w:rsidRPr="0019163A" w:rsidRDefault="00E20765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163A">
        <w:rPr>
          <w:rFonts w:ascii="Times New Roman" w:hAnsi="Times New Roman"/>
          <w:b/>
          <w:sz w:val="28"/>
          <w:szCs w:val="28"/>
        </w:rPr>
        <w:lastRenderedPageBreak/>
        <w:t>FIŞA POSTULUI</w:t>
      </w:r>
    </w:p>
    <w:p w:rsidR="00E20765" w:rsidRPr="0019163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9163A">
        <w:rPr>
          <w:rFonts w:ascii="Times New Roman" w:hAnsi="Times New Roman"/>
          <w:sz w:val="28"/>
          <w:szCs w:val="28"/>
        </w:rPr>
        <w:t>DIRECTOR ADJUNCT - Unitate de învățământ gimnazial</w:t>
      </w:r>
    </w:p>
    <w:p w:rsidR="00E20765" w:rsidRPr="00243E0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31185">
        <w:rPr>
          <w:rFonts w:ascii="Times New Roman" w:hAnsi="Times New Roman"/>
          <w:b/>
          <w:noProof/>
          <w:sz w:val="24"/>
          <w:szCs w:val="24"/>
        </w:rPr>
        <w:t>ŞCOALA GIMNAZIALĂ , comuna Bărăganul, jud. Brăila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i) colaborează cu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 xml:space="preserve">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n) răspunde, alături de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>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E67802">
        <w:rPr>
          <w:rFonts w:ascii="Times New Roman" w:hAnsi="Times New Roman"/>
          <w:sz w:val="24"/>
          <w:szCs w:val="24"/>
        </w:rPr>
        <w:t xml:space="preserve">) monitorizează inserția absolvenților </w:t>
      </w:r>
      <w:r>
        <w:rPr>
          <w:rFonts w:ascii="Times New Roman" w:hAnsi="Times New Roman"/>
          <w:sz w:val="24"/>
          <w:szCs w:val="24"/>
        </w:rPr>
        <w:t>în învăţământul liceal/profesional</w:t>
      </w:r>
      <w:r w:rsidRPr="00E67802">
        <w:rPr>
          <w:rFonts w:ascii="Times New Roman" w:hAnsi="Times New Roman"/>
          <w:sz w:val="24"/>
          <w:szCs w:val="24"/>
        </w:rPr>
        <w:t>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20765" w:rsidRPr="00B7193C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E20765" w:rsidRPr="005C6DC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20765" w:rsidRPr="00E1295D" w:rsidRDefault="00E20765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E20765" w:rsidRDefault="00E20765" w:rsidP="009F4418">
      <w:pPr>
        <w:spacing w:after="0"/>
        <w:rPr>
          <w:i/>
          <w:szCs w:val="24"/>
        </w:rPr>
      </w:pPr>
    </w:p>
    <w:p w:rsidR="00E20765" w:rsidRPr="009F4418" w:rsidRDefault="00E20765" w:rsidP="009F4418">
      <w:pPr>
        <w:spacing w:after="0"/>
        <w:rPr>
          <w:i/>
          <w:szCs w:val="24"/>
        </w:rPr>
      </w:pPr>
    </w:p>
    <w:p w:rsidR="00E20765" w:rsidRDefault="00E20765" w:rsidP="009F4418">
      <w:pPr>
        <w:spacing w:after="0"/>
        <w:rPr>
          <w:szCs w:val="24"/>
        </w:rPr>
      </w:pPr>
    </w:p>
    <w:p w:rsidR="00E20765" w:rsidRDefault="00E20765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E20765" w:rsidRDefault="00E20765" w:rsidP="00F50B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7802">
        <w:rPr>
          <w:rFonts w:ascii="Times New Roman" w:hAnsi="Times New Roman"/>
          <w:b/>
          <w:sz w:val="24"/>
        </w:rPr>
        <w:t xml:space="preserve">               </w:t>
      </w:r>
      <w:r w:rsidRPr="00E1295D">
        <w:rPr>
          <w:rFonts w:ascii="Times New Roman" w:hAnsi="Times New Roman"/>
          <w:sz w:val="24"/>
        </w:rPr>
        <w:t xml:space="preserve">                      </w:t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E20765" w:rsidRPr="00E1295D" w:rsidRDefault="00E20765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E20765" w:rsidRDefault="00E20765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E20765" w:rsidRDefault="00E20765" w:rsidP="00F50BFD">
      <w:pPr>
        <w:spacing w:after="0" w:line="240" w:lineRule="auto"/>
        <w:ind w:left="5387" w:firstLine="709"/>
        <w:rPr>
          <w:b/>
          <w:sz w:val="24"/>
        </w:rPr>
        <w:sectPr w:rsidR="00E20765" w:rsidSect="00E20765">
          <w:headerReference w:type="default" r:id="rId35"/>
          <w:footerReference w:type="default" r:id="rId36"/>
          <w:pgSz w:w="11907" w:h="16839" w:code="9"/>
          <w:pgMar w:top="851" w:right="851" w:bottom="851" w:left="851" w:header="0" w:footer="794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E20765" w:rsidRPr="0019163A" w:rsidRDefault="00E20765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163A">
        <w:rPr>
          <w:rFonts w:ascii="Times New Roman" w:hAnsi="Times New Roman"/>
          <w:b/>
          <w:sz w:val="28"/>
          <w:szCs w:val="28"/>
        </w:rPr>
        <w:lastRenderedPageBreak/>
        <w:t>FIŞA POSTULUI</w:t>
      </w:r>
    </w:p>
    <w:p w:rsidR="00E20765" w:rsidRPr="0019163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9163A">
        <w:rPr>
          <w:rFonts w:ascii="Times New Roman" w:hAnsi="Times New Roman"/>
          <w:sz w:val="28"/>
          <w:szCs w:val="28"/>
        </w:rPr>
        <w:t>DIRECTOR ADJUNCT - Unitate de învățământ gimnazial</w:t>
      </w:r>
    </w:p>
    <w:p w:rsidR="00E20765" w:rsidRPr="00243E0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31185">
        <w:rPr>
          <w:rFonts w:ascii="Times New Roman" w:hAnsi="Times New Roman"/>
          <w:b/>
          <w:noProof/>
          <w:sz w:val="24"/>
          <w:szCs w:val="24"/>
        </w:rPr>
        <w:t>ŞCOALA GIMNAZIALĂ, comuna Berteştii de Jos,jud. Brăila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i) colaborează cu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 xml:space="preserve">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n) răspunde, alături de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>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E67802">
        <w:rPr>
          <w:rFonts w:ascii="Times New Roman" w:hAnsi="Times New Roman"/>
          <w:sz w:val="24"/>
          <w:szCs w:val="24"/>
        </w:rPr>
        <w:t xml:space="preserve">) monitorizează inserția absolvenților </w:t>
      </w:r>
      <w:r>
        <w:rPr>
          <w:rFonts w:ascii="Times New Roman" w:hAnsi="Times New Roman"/>
          <w:sz w:val="24"/>
          <w:szCs w:val="24"/>
        </w:rPr>
        <w:t>în învăţământul liceal/profesional</w:t>
      </w:r>
      <w:r w:rsidRPr="00E67802">
        <w:rPr>
          <w:rFonts w:ascii="Times New Roman" w:hAnsi="Times New Roman"/>
          <w:sz w:val="24"/>
          <w:szCs w:val="24"/>
        </w:rPr>
        <w:t>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20765" w:rsidRPr="00B7193C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E20765" w:rsidRPr="005C6DC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20765" w:rsidRPr="00E1295D" w:rsidRDefault="00E20765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E20765" w:rsidRDefault="00E20765" w:rsidP="009F4418">
      <w:pPr>
        <w:spacing w:after="0"/>
        <w:rPr>
          <w:i/>
          <w:szCs w:val="24"/>
        </w:rPr>
      </w:pPr>
    </w:p>
    <w:p w:rsidR="00E20765" w:rsidRPr="009F4418" w:rsidRDefault="00E20765" w:rsidP="009F4418">
      <w:pPr>
        <w:spacing w:after="0"/>
        <w:rPr>
          <w:i/>
          <w:szCs w:val="24"/>
        </w:rPr>
      </w:pPr>
    </w:p>
    <w:p w:rsidR="00E20765" w:rsidRDefault="00E20765" w:rsidP="009F4418">
      <w:pPr>
        <w:spacing w:after="0"/>
        <w:rPr>
          <w:szCs w:val="24"/>
        </w:rPr>
      </w:pPr>
    </w:p>
    <w:p w:rsidR="00E20765" w:rsidRDefault="00E20765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E20765" w:rsidRDefault="00E20765" w:rsidP="00F50B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7802">
        <w:rPr>
          <w:rFonts w:ascii="Times New Roman" w:hAnsi="Times New Roman"/>
          <w:b/>
          <w:sz w:val="24"/>
        </w:rPr>
        <w:t xml:space="preserve">               </w:t>
      </w:r>
      <w:r w:rsidRPr="00E1295D">
        <w:rPr>
          <w:rFonts w:ascii="Times New Roman" w:hAnsi="Times New Roman"/>
          <w:sz w:val="24"/>
        </w:rPr>
        <w:t xml:space="preserve">                      </w:t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E20765" w:rsidRPr="00E1295D" w:rsidRDefault="00E20765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E20765" w:rsidRDefault="00E20765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E20765" w:rsidRDefault="00E20765" w:rsidP="00F50BFD">
      <w:pPr>
        <w:spacing w:after="0" w:line="240" w:lineRule="auto"/>
        <w:ind w:left="5387" w:firstLine="709"/>
        <w:rPr>
          <w:b/>
          <w:sz w:val="24"/>
        </w:rPr>
        <w:sectPr w:rsidR="00E20765" w:rsidSect="00E20765">
          <w:headerReference w:type="default" r:id="rId37"/>
          <w:footerReference w:type="default" r:id="rId38"/>
          <w:pgSz w:w="11907" w:h="16839" w:code="9"/>
          <w:pgMar w:top="851" w:right="851" w:bottom="851" w:left="851" w:header="0" w:footer="794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E20765" w:rsidRPr="0019163A" w:rsidRDefault="00E20765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163A">
        <w:rPr>
          <w:rFonts w:ascii="Times New Roman" w:hAnsi="Times New Roman"/>
          <w:b/>
          <w:sz w:val="28"/>
          <w:szCs w:val="28"/>
        </w:rPr>
        <w:lastRenderedPageBreak/>
        <w:t>FIŞA POSTULUI</w:t>
      </w:r>
    </w:p>
    <w:p w:rsidR="00E20765" w:rsidRPr="0019163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9163A">
        <w:rPr>
          <w:rFonts w:ascii="Times New Roman" w:hAnsi="Times New Roman"/>
          <w:sz w:val="28"/>
          <w:szCs w:val="28"/>
        </w:rPr>
        <w:t>DIRECTOR ADJUNCT - Unitate de învățământ gimnazial</w:t>
      </w:r>
    </w:p>
    <w:p w:rsidR="00E20765" w:rsidRPr="00243E0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31185">
        <w:rPr>
          <w:rFonts w:ascii="Times New Roman" w:hAnsi="Times New Roman"/>
          <w:b/>
          <w:noProof/>
          <w:sz w:val="24"/>
          <w:szCs w:val="24"/>
        </w:rPr>
        <w:t>ŞCOALA GIMNAZIALĂ, comuna Chiscani, jud.Brăila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i) colaborează cu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 xml:space="preserve">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n) răspunde, alături de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>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E67802">
        <w:rPr>
          <w:rFonts w:ascii="Times New Roman" w:hAnsi="Times New Roman"/>
          <w:sz w:val="24"/>
          <w:szCs w:val="24"/>
        </w:rPr>
        <w:t xml:space="preserve">) monitorizează inserția absolvenților </w:t>
      </w:r>
      <w:r>
        <w:rPr>
          <w:rFonts w:ascii="Times New Roman" w:hAnsi="Times New Roman"/>
          <w:sz w:val="24"/>
          <w:szCs w:val="24"/>
        </w:rPr>
        <w:t>în învăţământul liceal/profesional</w:t>
      </w:r>
      <w:r w:rsidRPr="00E67802">
        <w:rPr>
          <w:rFonts w:ascii="Times New Roman" w:hAnsi="Times New Roman"/>
          <w:sz w:val="24"/>
          <w:szCs w:val="24"/>
        </w:rPr>
        <w:t>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20765" w:rsidRPr="00B7193C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E20765" w:rsidRPr="005C6DC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20765" w:rsidRPr="00E1295D" w:rsidRDefault="00E20765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E20765" w:rsidRDefault="00E20765" w:rsidP="009F4418">
      <w:pPr>
        <w:spacing w:after="0"/>
        <w:rPr>
          <w:i/>
          <w:szCs w:val="24"/>
        </w:rPr>
      </w:pPr>
    </w:p>
    <w:p w:rsidR="00E20765" w:rsidRPr="009F4418" w:rsidRDefault="00E20765" w:rsidP="009F4418">
      <w:pPr>
        <w:spacing w:after="0"/>
        <w:rPr>
          <w:i/>
          <w:szCs w:val="24"/>
        </w:rPr>
      </w:pPr>
    </w:p>
    <w:p w:rsidR="00E20765" w:rsidRDefault="00E20765" w:rsidP="009F4418">
      <w:pPr>
        <w:spacing w:after="0"/>
        <w:rPr>
          <w:szCs w:val="24"/>
        </w:rPr>
      </w:pPr>
    </w:p>
    <w:p w:rsidR="00E20765" w:rsidRDefault="00E20765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E20765" w:rsidRDefault="00E20765" w:rsidP="00F50B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7802">
        <w:rPr>
          <w:rFonts w:ascii="Times New Roman" w:hAnsi="Times New Roman"/>
          <w:b/>
          <w:sz w:val="24"/>
        </w:rPr>
        <w:t xml:space="preserve">               </w:t>
      </w:r>
      <w:r w:rsidRPr="00E1295D">
        <w:rPr>
          <w:rFonts w:ascii="Times New Roman" w:hAnsi="Times New Roman"/>
          <w:sz w:val="24"/>
        </w:rPr>
        <w:t xml:space="preserve">                      </w:t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E20765" w:rsidRPr="00E1295D" w:rsidRDefault="00E20765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E20765" w:rsidRDefault="00E20765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E20765" w:rsidRDefault="00E20765" w:rsidP="00F50BFD">
      <w:pPr>
        <w:spacing w:after="0" w:line="240" w:lineRule="auto"/>
        <w:ind w:left="5387" w:firstLine="709"/>
        <w:rPr>
          <w:b/>
          <w:sz w:val="24"/>
        </w:rPr>
        <w:sectPr w:rsidR="00E20765" w:rsidSect="00E20765">
          <w:headerReference w:type="default" r:id="rId39"/>
          <w:footerReference w:type="default" r:id="rId40"/>
          <w:pgSz w:w="11907" w:h="16839" w:code="9"/>
          <w:pgMar w:top="851" w:right="851" w:bottom="851" w:left="851" w:header="0" w:footer="794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E20765" w:rsidRPr="0019163A" w:rsidRDefault="00E20765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163A">
        <w:rPr>
          <w:rFonts w:ascii="Times New Roman" w:hAnsi="Times New Roman"/>
          <w:b/>
          <w:sz w:val="28"/>
          <w:szCs w:val="28"/>
        </w:rPr>
        <w:lastRenderedPageBreak/>
        <w:t>FIŞA POSTULUI</w:t>
      </w:r>
    </w:p>
    <w:p w:rsidR="00E20765" w:rsidRPr="0019163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9163A">
        <w:rPr>
          <w:rFonts w:ascii="Times New Roman" w:hAnsi="Times New Roman"/>
          <w:sz w:val="28"/>
          <w:szCs w:val="28"/>
        </w:rPr>
        <w:t>DIRECTOR ADJUNCT - Unitate de învățământ gimnazial</w:t>
      </w:r>
    </w:p>
    <w:p w:rsidR="00E20765" w:rsidRPr="00243E0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31185">
        <w:rPr>
          <w:rFonts w:ascii="Times New Roman" w:hAnsi="Times New Roman"/>
          <w:b/>
          <w:noProof/>
          <w:sz w:val="24"/>
          <w:szCs w:val="24"/>
        </w:rPr>
        <w:t>ŞCOALA GIMNAZIALĂ, comuna Cireșu, jud.Brăila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i) colaborează cu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 xml:space="preserve">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n) răspunde, alături de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>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E67802">
        <w:rPr>
          <w:rFonts w:ascii="Times New Roman" w:hAnsi="Times New Roman"/>
          <w:sz w:val="24"/>
          <w:szCs w:val="24"/>
        </w:rPr>
        <w:t xml:space="preserve">) monitorizează inserția absolvenților </w:t>
      </w:r>
      <w:r>
        <w:rPr>
          <w:rFonts w:ascii="Times New Roman" w:hAnsi="Times New Roman"/>
          <w:sz w:val="24"/>
          <w:szCs w:val="24"/>
        </w:rPr>
        <w:t>în învăţământul liceal/profesional</w:t>
      </w:r>
      <w:r w:rsidRPr="00E67802">
        <w:rPr>
          <w:rFonts w:ascii="Times New Roman" w:hAnsi="Times New Roman"/>
          <w:sz w:val="24"/>
          <w:szCs w:val="24"/>
        </w:rPr>
        <w:t>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20765" w:rsidRPr="00B7193C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E20765" w:rsidRPr="005C6DC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20765" w:rsidRPr="00E1295D" w:rsidRDefault="00E20765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E20765" w:rsidRDefault="00E20765" w:rsidP="009F4418">
      <w:pPr>
        <w:spacing w:after="0"/>
        <w:rPr>
          <w:i/>
          <w:szCs w:val="24"/>
        </w:rPr>
      </w:pPr>
    </w:p>
    <w:p w:rsidR="00E20765" w:rsidRPr="009F4418" w:rsidRDefault="00E20765" w:rsidP="009F4418">
      <w:pPr>
        <w:spacing w:after="0"/>
        <w:rPr>
          <w:i/>
          <w:szCs w:val="24"/>
        </w:rPr>
      </w:pPr>
    </w:p>
    <w:p w:rsidR="00E20765" w:rsidRDefault="00E20765" w:rsidP="009F4418">
      <w:pPr>
        <w:spacing w:after="0"/>
        <w:rPr>
          <w:szCs w:val="24"/>
        </w:rPr>
      </w:pPr>
    </w:p>
    <w:p w:rsidR="00E20765" w:rsidRDefault="00E20765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E20765" w:rsidRDefault="00E20765" w:rsidP="00F50B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7802">
        <w:rPr>
          <w:rFonts w:ascii="Times New Roman" w:hAnsi="Times New Roman"/>
          <w:b/>
          <w:sz w:val="24"/>
        </w:rPr>
        <w:t xml:space="preserve">               </w:t>
      </w:r>
      <w:r w:rsidRPr="00E1295D">
        <w:rPr>
          <w:rFonts w:ascii="Times New Roman" w:hAnsi="Times New Roman"/>
          <w:sz w:val="24"/>
        </w:rPr>
        <w:t xml:space="preserve">                      </w:t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E20765" w:rsidRPr="00E1295D" w:rsidRDefault="00E20765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E20765" w:rsidRDefault="00E20765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E20765" w:rsidRDefault="00E20765" w:rsidP="00F50BFD">
      <w:pPr>
        <w:spacing w:after="0" w:line="240" w:lineRule="auto"/>
        <w:ind w:left="5387" w:firstLine="709"/>
        <w:rPr>
          <w:b/>
          <w:sz w:val="24"/>
        </w:rPr>
        <w:sectPr w:rsidR="00E20765" w:rsidSect="00E20765">
          <w:headerReference w:type="default" r:id="rId41"/>
          <w:footerReference w:type="default" r:id="rId42"/>
          <w:pgSz w:w="11907" w:h="16839" w:code="9"/>
          <w:pgMar w:top="851" w:right="851" w:bottom="851" w:left="851" w:header="0" w:footer="794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E20765" w:rsidRPr="0019163A" w:rsidRDefault="00E20765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163A">
        <w:rPr>
          <w:rFonts w:ascii="Times New Roman" w:hAnsi="Times New Roman"/>
          <w:b/>
          <w:sz w:val="28"/>
          <w:szCs w:val="28"/>
        </w:rPr>
        <w:lastRenderedPageBreak/>
        <w:t>FIŞA POSTULUI</w:t>
      </w:r>
    </w:p>
    <w:p w:rsidR="00E20765" w:rsidRPr="0019163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9163A">
        <w:rPr>
          <w:rFonts w:ascii="Times New Roman" w:hAnsi="Times New Roman"/>
          <w:sz w:val="28"/>
          <w:szCs w:val="28"/>
        </w:rPr>
        <w:t>DIRECTOR ADJUNCT - Unitate de învățământ gimnazial</w:t>
      </w:r>
    </w:p>
    <w:p w:rsidR="00E20765" w:rsidRPr="00243E0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31185">
        <w:rPr>
          <w:rFonts w:ascii="Times New Roman" w:hAnsi="Times New Roman"/>
          <w:b/>
          <w:noProof/>
          <w:sz w:val="24"/>
          <w:szCs w:val="24"/>
        </w:rPr>
        <w:t>ŞCOALA GIMNAZIALĂ, comuna Dudeşti,jud.Brăila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i) colaborează cu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 xml:space="preserve">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n) răspunde, alături de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>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E67802">
        <w:rPr>
          <w:rFonts w:ascii="Times New Roman" w:hAnsi="Times New Roman"/>
          <w:sz w:val="24"/>
          <w:szCs w:val="24"/>
        </w:rPr>
        <w:t xml:space="preserve">) monitorizează inserția absolvenților </w:t>
      </w:r>
      <w:r>
        <w:rPr>
          <w:rFonts w:ascii="Times New Roman" w:hAnsi="Times New Roman"/>
          <w:sz w:val="24"/>
          <w:szCs w:val="24"/>
        </w:rPr>
        <w:t>în învăţământul liceal/profesional</w:t>
      </w:r>
      <w:r w:rsidRPr="00E67802">
        <w:rPr>
          <w:rFonts w:ascii="Times New Roman" w:hAnsi="Times New Roman"/>
          <w:sz w:val="24"/>
          <w:szCs w:val="24"/>
        </w:rPr>
        <w:t>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20765" w:rsidRPr="00B7193C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E20765" w:rsidRPr="005C6DC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20765" w:rsidRPr="00E1295D" w:rsidRDefault="00E20765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E20765" w:rsidRDefault="00E20765" w:rsidP="009F4418">
      <w:pPr>
        <w:spacing w:after="0"/>
        <w:rPr>
          <w:i/>
          <w:szCs w:val="24"/>
        </w:rPr>
      </w:pPr>
    </w:p>
    <w:p w:rsidR="00E20765" w:rsidRPr="009F4418" w:rsidRDefault="00E20765" w:rsidP="009F4418">
      <w:pPr>
        <w:spacing w:after="0"/>
        <w:rPr>
          <w:i/>
          <w:szCs w:val="24"/>
        </w:rPr>
      </w:pPr>
    </w:p>
    <w:p w:rsidR="00E20765" w:rsidRDefault="00E20765" w:rsidP="009F4418">
      <w:pPr>
        <w:spacing w:after="0"/>
        <w:rPr>
          <w:szCs w:val="24"/>
        </w:rPr>
      </w:pPr>
    </w:p>
    <w:p w:rsidR="00E20765" w:rsidRDefault="00E20765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E20765" w:rsidRDefault="00E20765" w:rsidP="00F50B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7802">
        <w:rPr>
          <w:rFonts w:ascii="Times New Roman" w:hAnsi="Times New Roman"/>
          <w:b/>
          <w:sz w:val="24"/>
        </w:rPr>
        <w:t xml:space="preserve">               </w:t>
      </w:r>
      <w:r w:rsidRPr="00E1295D">
        <w:rPr>
          <w:rFonts w:ascii="Times New Roman" w:hAnsi="Times New Roman"/>
          <w:sz w:val="24"/>
        </w:rPr>
        <w:t xml:space="preserve">                      </w:t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E20765" w:rsidRPr="00E1295D" w:rsidRDefault="00E20765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E20765" w:rsidRDefault="00E20765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E20765" w:rsidRDefault="00E20765" w:rsidP="00F50BFD">
      <w:pPr>
        <w:spacing w:after="0" w:line="240" w:lineRule="auto"/>
        <w:ind w:left="5387" w:firstLine="709"/>
        <w:rPr>
          <w:b/>
          <w:sz w:val="24"/>
        </w:rPr>
        <w:sectPr w:rsidR="00E20765" w:rsidSect="00E20765">
          <w:headerReference w:type="default" r:id="rId43"/>
          <w:footerReference w:type="default" r:id="rId44"/>
          <w:pgSz w:w="11907" w:h="16839" w:code="9"/>
          <w:pgMar w:top="851" w:right="851" w:bottom="851" w:left="851" w:header="0" w:footer="794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E20765" w:rsidRPr="0019163A" w:rsidRDefault="00E20765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163A">
        <w:rPr>
          <w:rFonts w:ascii="Times New Roman" w:hAnsi="Times New Roman"/>
          <w:b/>
          <w:sz w:val="28"/>
          <w:szCs w:val="28"/>
        </w:rPr>
        <w:lastRenderedPageBreak/>
        <w:t>FIŞA POSTULUI</w:t>
      </w:r>
    </w:p>
    <w:p w:rsidR="00E20765" w:rsidRPr="0019163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9163A">
        <w:rPr>
          <w:rFonts w:ascii="Times New Roman" w:hAnsi="Times New Roman"/>
          <w:sz w:val="28"/>
          <w:szCs w:val="28"/>
        </w:rPr>
        <w:t>DIRECTOR ADJUNCT - Unitate de învățământ gimnazial</w:t>
      </w:r>
    </w:p>
    <w:p w:rsidR="00E20765" w:rsidRPr="00243E0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31185">
        <w:rPr>
          <w:rFonts w:ascii="Times New Roman" w:hAnsi="Times New Roman"/>
          <w:b/>
          <w:noProof/>
          <w:sz w:val="24"/>
          <w:szCs w:val="24"/>
        </w:rPr>
        <w:t>ŞCOALA GIMNAZIALĂ ”TOMA TÂMPEANU”, comuna Galbenu, jud.Brăila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i) colaborează cu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 xml:space="preserve">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n) răspunde, alături de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>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E67802">
        <w:rPr>
          <w:rFonts w:ascii="Times New Roman" w:hAnsi="Times New Roman"/>
          <w:sz w:val="24"/>
          <w:szCs w:val="24"/>
        </w:rPr>
        <w:t xml:space="preserve">) monitorizează inserția absolvenților </w:t>
      </w:r>
      <w:r>
        <w:rPr>
          <w:rFonts w:ascii="Times New Roman" w:hAnsi="Times New Roman"/>
          <w:sz w:val="24"/>
          <w:szCs w:val="24"/>
        </w:rPr>
        <w:t>în învăţământul liceal/profesional</w:t>
      </w:r>
      <w:r w:rsidRPr="00E67802">
        <w:rPr>
          <w:rFonts w:ascii="Times New Roman" w:hAnsi="Times New Roman"/>
          <w:sz w:val="24"/>
          <w:szCs w:val="24"/>
        </w:rPr>
        <w:t>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20765" w:rsidRPr="00B7193C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E20765" w:rsidRPr="005C6DC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20765" w:rsidRPr="00E1295D" w:rsidRDefault="00E20765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E20765" w:rsidRDefault="00E20765" w:rsidP="009F4418">
      <w:pPr>
        <w:spacing w:after="0"/>
        <w:rPr>
          <w:i/>
          <w:szCs w:val="24"/>
        </w:rPr>
      </w:pPr>
    </w:p>
    <w:p w:rsidR="00E20765" w:rsidRPr="009F4418" w:rsidRDefault="00E20765" w:rsidP="009F4418">
      <w:pPr>
        <w:spacing w:after="0"/>
        <w:rPr>
          <w:i/>
          <w:szCs w:val="24"/>
        </w:rPr>
      </w:pPr>
    </w:p>
    <w:p w:rsidR="00E20765" w:rsidRDefault="00E20765" w:rsidP="009F4418">
      <w:pPr>
        <w:spacing w:after="0"/>
        <w:rPr>
          <w:szCs w:val="24"/>
        </w:rPr>
      </w:pPr>
    </w:p>
    <w:p w:rsidR="00E20765" w:rsidRDefault="00E20765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E20765" w:rsidRDefault="00E20765" w:rsidP="00F50B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7802">
        <w:rPr>
          <w:rFonts w:ascii="Times New Roman" w:hAnsi="Times New Roman"/>
          <w:b/>
          <w:sz w:val="24"/>
        </w:rPr>
        <w:t xml:space="preserve">               </w:t>
      </w:r>
      <w:r w:rsidRPr="00E1295D">
        <w:rPr>
          <w:rFonts w:ascii="Times New Roman" w:hAnsi="Times New Roman"/>
          <w:sz w:val="24"/>
        </w:rPr>
        <w:t xml:space="preserve">                      </w:t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E20765" w:rsidRPr="00E1295D" w:rsidRDefault="00E20765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E20765" w:rsidRDefault="00E20765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E20765" w:rsidRDefault="00E20765" w:rsidP="00F50BFD">
      <w:pPr>
        <w:spacing w:after="0" w:line="240" w:lineRule="auto"/>
        <w:ind w:left="5387" w:firstLine="709"/>
        <w:rPr>
          <w:b/>
          <w:sz w:val="24"/>
        </w:rPr>
        <w:sectPr w:rsidR="00E20765" w:rsidSect="00E20765">
          <w:headerReference w:type="default" r:id="rId45"/>
          <w:footerReference w:type="default" r:id="rId46"/>
          <w:pgSz w:w="11907" w:h="16839" w:code="9"/>
          <w:pgMar w:top="851" w:right="851" w:bottom="851" w:left="851" w:header="0" w:footer="794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E20765" w:rsidRPr="0019163A" w:rsidRDefault="00E20765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163A">
        <w:rPr>
          <w:rFonts w:ascii="Times New Roman" w:hAnsi="Times New Roman"/>
          <w:b/>
          <w:sz w:val="28"/>
          <w:szCs w:val="28"/>
        </w:rPr>
        <w:lastRenderedPageBreak/>
        <w:t>FIŞA POSTULUI</w:t>
      </w:r>
    </w:p>
    <w:p w:rsidR="00E20765" w:rsidRPr="0019163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9163A">
        <w:rPr>
          <w:rFonts w:ascii="Times New Roman" w:hAnsi="Times New Roman"/>
          <w:sz w:val="28"/>
          <w:szCs w:val="28"/>
        </w:rPr>
        <w:t>DIRECTOR ADJUNCT - Unitate de învățământ gimnazial</w:t>
      </w:r>
    </w:p>
    <w:p w:rsidR="00E20765" w:rsidRPr="00243E0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31185">
        <w:rPr>
          <w:rFonts w:ascii="Times New Roman" w:hAnsi="Times New Roman"/>
          <w:b/>
          <w:noProof/>
          <w:sz w:val="24"/>
          <w:szCs w:val="24"/>
        </w:rPr>
        <w:t>ŞCOALA GIMNAZIALĂ, com.MOVILA MIRESII, jud.Brăila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i) colaborează cu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 xml:space="preserve">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n) răspunde, alături de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>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E67802">
        <w:rPr>
          <w:rFonts w:ascii="Times New Roman" w:hAnsi="Times New Roman"/>
          <w:sz w:val="24"/>
          <w:szCs w:val="24"/>
        </w:rPr>
        <w:t xml:space="preserve">) monitorizează inserția absolvenților </w:t>
      </w:r>
      <w:r>
        <w:rPr>
          <w:rFonts w:ascii="Times New Roman" w:hAnsi="Times New Roman"/>
          <w:sz w:val="24"/>
          <w:szCs w:val="24"/>
        </w:rPr>
        <w:t>în învăţământul liceal/profesional</w:t>
      </w:r>
      <w:r w:rsidRPr="00E67802">
        <w:rPr>
          <w:rFonts w:ascii="Times New Roman" w:hAnsi="Times New Roman"/>
          <w:sz w:val="24"/>
          <w:szCs w:val="24"/>
        </w:rPr>
        <w:t>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20765" w:rsidRPr="00B7193C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E20765" w:rsidRPr="005C6DC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20765" w:rsidRPr="00E1295D" w:rsidRDefault="00E20765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E20765" w:rsidRDefault="00E20765" w:rsidP="009F4418">
      <w:pPr>
        <w:spacing w:after="0"/>
        <w:rPr>
          <w:i/>
          <w:szCs w:val="24"/>
        </w:rPr>
      </w:pPr>
    </w:p>
    <w:p w:rsidR="00E20765" w:rsidRPr="009F4418" w:rsidRDefault="00E20765" w:rsidP="009F4418">
      <w:pPr>
        <w:spacing w:after="0"/>
        <w:rPr>
          <w:i/>
          <w:szCs w:val="24"/>
        </w:rPr>
      </w:pPr>
    </w:p>
    <w:p w:rsidR="00E20765" w:rsidRDefault="00E20765" w:rsidP="009F4418">
      <w:pPr>
        <w:spacing w:after="0"/>
        <w:rPr>
          <w:szCs w:val="24"/>
        </w:rPr>
      </w:pPr>
    </w:p>
    <w:p w:rsidR="00E20765" w:rsidRDefault="00E20765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E20765" w:rsidRDefault="00E20765" w:rsidP="00F50B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7802">
        <w:rPr>
          <w:rFonts w:ascii="Times New Roman" w:hAnsi="Times New Roman"/>
          <w:b/>
          <w:sz w:val="24"/>
        </w:rPr>
        <w:t xml:space="preserve">               </w:t>
      </w:r>
      <w:r w:rsidRPr="00E1295D">
        <w:rPr>
          <w:rFonts w:ascii="Times New Roman" w:hAnsi="Times New Roman"/>
          <w:sz w:val="24"/>
        </w:rPr>
        <w:t xml:space="preserve">                      </w:t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E20765" w:rsidRPr="00E1295D" w:rsidRDefault="00E20765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E20765" w:rsidRDefault="00E20765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E20765" w:rsidRDefault="00E20765" w:rsidP="00F50BFD">
      <w:pPr>
        <w:spacing w:after="0" w:line="240" w:lineRule="auto"/>
        <w:ind w:left="5387" w:firstLine="709"/>
        <w:rPr>
          <w:b/>
          <w:sz w:val="24"/>
        </w:rPr>
        <w:sectPr w:rsidR="00E20765" w:rsidSect="00E20765">
          <w:headerReference w:type="default" r:id="rId47"/>
          <w:footerReference w:type="default" r:id="rId48"/>
          <w:pgSz w:w="11907" w:h="16839" w:code="9"/>
          <w:pgMar w:top="851" w:right="851" w:bottom="851" w:left="851" w:header="0" w:footer="794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E20765" w:rsidRPr="0019163A" w:rsidRDefault="00E20765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163A">
        <w:rPr>
          <w:rFonts w:ascii="Times New Roman" w:hAnsi="Times New Roman"/>
          <w:b/>
          <w:sz w:val="28"/>
          <w:szCs w:val="28"/>
        </w:rPr>
        <w:lastRenderedPageBreak/>
        <w:t>FIŞA POSTULUI</w:t>
      </w:r>
    </w:p>
    <w:p w:rsidR="00E20765" w:rsidRPr="0019163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9163A">
        <w:rPr>
          <w:rFonts w:ascii="Times New Roman" w:hAnsi="Times New Roman"/>
          <w:sz w:val="28"/>
          <w:szCs w:val="28"/>
        </w:rPr>
        <w:t>DIRECTOR ADJUNCT - Unitate de învățământ gimnazial</w:t>
      </w:r>
    </w:p>
    <w:p w:rsidR="00E20765" w:rsidRPr="00243E0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31185">
        <w:rPr>
          <w:rFonts w:ascii="Times New Roman" w:hAnsi="Times New Roman"/>
          <w:b/>
          <w:noProof/>
          <w:sz w:val="24"/>
          <w:szCs w:val="24"/>
        </w:rPr>
        <w:t>ŞCOALA GIMNAZIALĂ,, com. Mircea Vodă, jud. Brăila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i) colaborează cu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 xml:space="preserve">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n) răspunde, alături de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>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E67802">
        <w:rPr>
          <w:rFonts w:ascii="Times New Roman" w:hAnsi="Times New Roman"/>
          <w:sz w:val="24"/>
          <w:szCs w:val="24"/>
        </w:rPr>
        <w:t xml:space="preserve">) monitorizează inserția absolvenților </w:t>
      </w:r>
      <w:r>
        <w:rPr>
          <w:rFonts w:ascii="Times New Roman" w:hAnsi="Times New Roman"/>
          <w:sz w:val="24"/>
          <w:szCs w:val="24"/>
        </w:rPr>
        <w:t>în învăţământul liceal/profesional</w:t>
      </w:r>
      <w:r w:rsidRPr="00E67802">
        <w:rPr>
          <w:rFonts w:ascii="Times New Roman" w:hAnsi="Times New Roman"/>
          <w:sz w:val="24"/>
          <w:szCs w:val="24"/>
        </w:rPr>
        <w:t>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20765" w:rsidRPr="00B7193C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E20765" w:rsidRPr="005C6DC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20765" w:rsidRPr="00E1295D" w:rsidRDefault="00E20765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E20765" w:rsidRDefault="00E20765" w:rsidP="009F4418">
      <w:pPr>
        <w:spacing w:after="0"/>
        <w:rPr>
          <w:i/>
          <w:szCs w:val="24"/>
        </w:rPr>
      </w:pPr>
    </w:p>
    <w:p w:rsidR="00E20765" w:rsidRPr="009F4418" w:rsidRDefault="00E20765" w:rsidP="009F4418">
      <w:pPr>
        <w:spacing w:after="0"/>
        <w:rPr>
          <w:i/>
          <w:szCs w:val="24"/>
        </w:rPr>
      </w:pPr>
    </w:p>
    <w:p w:rsidR="00E20765" w:rsidRDefault="00E20765" w:rsidP="009F4418">
      <w:pPr>
        <w:spacing w:after="0"/>
        <w:rPr>
          <w:szCs w:val="24"/>
        </w:rPr>
      </w:pPr>
    </w:p>
    <w:p w:rsidR="00E20765" w:rsidRDefault="00E20765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E20765" w:rsidRDefault="00E20765" w:rsidP="00F50B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7802">
        <w:rPr>
          <w:rFonts w:ascii="Times New Roman" w:hAnsi="Times New Roman"/>
          <w:b/>
          <w:sz w:val="24"/>
        </w:rPr>
        <w:t xml:space="preserve">               </w:t>
      </w:r>
      <w:r w:rsidRPr="00E1295D">
        <w:rPr>
          <w:rFonts w:ascii="Times New Roman" w:hAnsi="Times New Roman"/>
          <w:sz w:val="24"/>
        </w:rPr>
        <w:t xml:space="preserve">                      </w:t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E20765" w:rsidRPr="00E1295D" w:rsidRDefault="00E20765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E20765" w:rsidRDefault="00E20765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E20765" w:rsidRDefault="00E20765" w:rsidP="00F50BFD">
      <w:pPr>
        <w:spacing w:after="0" w:line="240" w:lineRule="auto"/>
        <w:ind w:left="5387" w:firstLine="709"/>
        <w:rPr>
          <w:b/>
          <w:sz w:val="24"/>
        </w:rPr>
        <w:sectPr w:rsidR="00E20765" w:rsidSect="00E20765">
          <w:headerReference w:type="default" r:id="rId49"/>
          <w:footerReference w:type="default" r:id="rId50"/>
          <w:pgSz w:w="11907" w:h="16839" w:code="9"/>
          <w:pgMar w:top="851" w:right="851" w:bottom="851" w:left="851" w:header="0" w:footer="794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E20765" w:rsidRPr="0019163A" w:rsidRDefault="00E20765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163A">
        <w:rPr>
          <w:rFonts w:ascii="Times New Roman" w:hAnsi="Times New Roman"/>
          <w:b/>
          <w:sz w:val="28"/>
          <w:szCs w:val="28"/>
        </w:rPr>
        <w:lastRenderedPageBreak/>
        <w:t>FIŞA POSTULUI</w:t>
      </w:r>
    </w:p>
    <w:p w:rsidR="00E20765" w:rsidRPr="0019163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9163A">
        <w:rPr>
          <w:rFonts w:ascii="Times New Roman" w:hAnsi="Times New Roman"/>
          <w:sz w:val="28"/>
          <w:szCs w:val="28"/>
        </w:rPr>
        <w:t>DIRECTOR ADJUNCT - Unitate de învățământ gimnazial</w:t>
      </w:r>
    </w:p>
    <w:p w:rsidR="00E20765" w:rsidRPr="00243E0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31185">
        <w:rPr>
          <w:rFonts w:ascii="Times New Roman" w:hAnsi="Times New Roman"/>
          <w:b/>
          <w:noProof/>
          <w:sz w:val="24"/>
          <w:szCs w:val="24"/>
        </w:rPr>
        <w:t>ŞCOALA GIMNAZIALĂ,comuna Măraşu, jud.Brăila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i) colaborează cu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 xml:space="preserve">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n) răspunde, alături de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>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E67802">
        <w:rPr>
          <w:rFonts w:ascii="Times New Roman" w:hAnsi="Times New Roman"/>
          <w:sz w:val="24"/>
          <w:szCs w:val="24"/>
        </w:rPr>
        <w:t xml:space="preserve">) monitorizează inserția absolvenților </w:t>
      </w:r>
      <w:r>
        <w:rPr>
          <w:rFonts w:ascii="Times New Roman" w:hAnsi="Times New Roman"/>
          <w:sz w:val="24"/>
          <w:szCs w:val="24"/>
        </w:rPr>
        <w:t>în învăţământul liceal/profesional</w:t>
      </w:r>
      <w:r w:rsidRPr="00E67802">
        <w:rPr>
          <w:rFonts w:ascii="Times New Roman" w:hAnsi="Times New Roman"/>
          <w:sz w:val="24"/>
          <w:szCs w:val="24"/>
        </w:rPr>
        <w:t>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20765" w:rsidRPr="00B7193C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E20765" w:rsidRPr="005C6DC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20765" w:rsidRPr="00E1295D" w:rsidRDefault="00E20765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E20765" w:rsidRDefault="00E20765" w:rsidP="009F4418">
      <w:pPr>
        <w:spacing w:after="0"/>
        <w:rPr>
          <w:i/>
          <w:szCs w:val="24"/>
        </w:rPr>
      </w:pPr>
    </w:p>
    <w:p w:rsidR="00E20765" w:rsidRPr="009F4418" w:rsidRDefault="00E20765" w:rsidP="009F4418">
      <w:pPr>
        <w:spacing w:after="0"/>
        <w:rPr>
          <w:i/>
          <w:szCs w:val="24"/>
        </w:rPr>
      </w:pPr>
    </w:p>
    <w:p w:rsidR="00E20765" w:rsidRDefault="00E20765" w:rsidP="009F4418">
      <w:pPr>
        <w:spacing w:after="0"/>
        <w:rPr>
          <w:szCs w:val="24"/>
        </w:rPr>
      </w:pPr>
    </w:p>
    <w:p w:rsidR="00E20765" w:rsidRDefault="00E20765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E20765" w:rsidRDefault="00E20765" w:rsidP="00F50B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7802">
        <w:rPr>
          <w:rFonts w:ascii="Times New Roman" w:hAnsi="Times New Roman"/>
          <w:b/>
          <w:sz w:val="24"/>
        </w:rPr>
        <w:t xml:space="preserve">               </w:t>
      </w:r>
      <w:r w:rsidRPr="00E1295D">
        <w:rPr>
          <w:rFonts w:ascii="Times New Roman" w:hAnsi="Times New Roman"/>
          <w:sz w:val="24"/>
        </w:rPr>
        <w:t xml:space="preserve">                      </w:t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E20765" w:rsidRPr="00E1295D" w:rsidRDefault="00E20765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E20765" w:rsidRDefault="00E20765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E20765" w:rsidRDefault="00E20765" w:rsidP="00F50BFD">
      <w:pPr>
        <w:spacing w:after="0" w:line="240" w:lineRule="auto"/>
        <w:ind w:left="5387" w:firstLine="709"/>
        <w:rPr>
          <w:b/>
          <w:sz w:val="24"/>
        </w:rPr>
        <w:sectPr w:rsidR="00E20765" w:rsidSect="00E20765">
          <w:headerReference w:type="default" r:id="rId51"/>
          <w:footerReference w:type="default" r:id="rId52"/>
          <w:pgSz w:w="11907" w:h="16839" w:code="9"/>
          <w:pgMar w:top="851" w:right="851" w:bottom="851" w:left="851" w:header="0" w:footer="794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E20765" w:rsidRPr="0019163A" w:rsidRDefault="00E20765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163A">
        <w:rPr>
          <w:rFonts w:ascii="Times New Roman" w:hAnsi="Times New Roman"/>
          <w:b/>
          <w:sz w:val="28"/>
          <w:szCs w:val="28"/>
        </w:rPr>
        <w:lastRenderedPageBreak/>
        <w:t>FIŞA POSTULUI</w:t>
      </w:r>
    </w:p>
    <w:p w:rsidR="00E20765" w:rsidRPr="0019163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9163A">
        <w:rPr>
          <w:rFonts w:ascii="Times New Roman" w:hAnsi="Times New Roman"/>
          <w:sz w:val="28"/>
          <w:szCs w:val="28"/>
        </w:rPr>
        <w:t>DIRECTOR ADJUNCT - Unitate de învățământ gimnazial</w:t>
      </w:r>
    </w:p>
    <w:p w:rsidR="00E20765" w:rsidRPr="00243E0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31185">
        <w:rPr>
          <w:rFonts w:ascii="Times New Roman" w:hAnsi="Times New Roman"/>
          <w:b/>
          <w:noProof/>
          <w:sz w:val="24"/>
          <w:szCs w:val="24"/>
        </w:rPr>
        <w:t>ŞCOALA GIMNAZIALĂ ,comuna Roşiori, jud. Brăila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i) colaborează cu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 xml:space="preserve">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n) răspunde, alături de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>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E67802">
        <w:rPr>
          <w:rFonts w:ascii="Times New Roman" w:hAnsi="Times New Roman"/>
          <w:sz w:val="24"/>
          <w:szCs w:val="24"/>
        </w:rPr>
        <w:t xml:space="preserve">) monitorizează inserția absolvenților </w:t>
      </w:r>
      <w:r>
        <w:rPr>
          <w:rFonts w:ascii="Times New Roman" w:hAnsi="Times New Roman"/>
          <w:sz w:val="24"/>
          <w:szCs w:val="24"/>
        </w:rPr>
        <w:t>în învăţământul liceal/profesional</w:t>
      </w:r>
      <w:r w:rsidRPr="00E67802">
        <w:rPr>
          <w:rFonts w:ascii="Times New Roman" w:hAnsi="Times New Roman"/>
          <w:sz w:val="24"/>
          <w:szCs w:val="24"/>
        </w:rPr>
        <w:t>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20765" w:rsidRPr="00B7193C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E20765" w:rsidRPr="005C6DC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20765" w:rsidRPr="00E1295D" w:rsidRDefault="00E20765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E20765" w:rsidRDefault="00E20765" w:rsidP="009F4418">
      <w:pPr>
        <w:spacing w:after="0"/>
        <w:rPr>
          <w:i/>
          <w:szCs w:val="24"/>
        </w:rPr>
      </w:pPr>
    </w:p>
    <w:p w:rsidR="00E20765" w:rsidRPr="009F4418" w:rsidRDefault="00E20765" w:rsidP="009F4418">
      <w:pPr>
        <w:spacing w:after="0"/>
        <w:rPr>
          <w:i/>
          <w:szCs w:val="24"/>
        </w:rPr>
      </w:pPr>
    </w:p>
    <w:p w:rsidR="00E20765" w:rsidRDefault="00E20765" w:rsidP="009F4418">
      <w:pPr>
        <w:spacing w:after="0"/>
        <w:rPr>
          <w:szCs w:val="24"/>
        </w:rPr>
      </w:pPr>
    </w:p>
    <w:p w:rsidR="00E20765" w:rsidRDefault="00E20765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E20765" w:rsidRDefault="00E20765" w:rsidP="00F50B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7802">
        <w:rPr>
          <w:rFonts w:ascii="Times New Roman" w:hAnsi="Times New Roman"/>
          <w:b/>
          <w:sz w:val="24"/>
        </w:rPr>
        <w:t xml:space="preserve">               </w:t>
      </w:r>
      <w:r w:rsidRPr="00E1295D">
        <w:rPr>
          <w:rFonts w:ascii="Times New Roman" w:hAnsi="Times New Roman"/>
          <w:sz w:val="24"/>
        </w:rPr>
        <w:t xml:space="preserve">                      </w:t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E20765" w:rsidRPr="00E1295D" w:rsidRDefault="00E20765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E20765" w:rsidRDefault="00E20765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E20765" w:rsidRDefault="00E20765" w:rsidP="00F50BFD">
      <w:pPr>
        <w:spacing w:after="0" w:line="240" w:lineRule="auto"/>
        <w:ind w:left="5387" w:firstLine="709"/>
        <w:rPr>
          <w:b/>
          <w:sz w:val="24"/>
        </w:rPr>
        <w:sectPr w:rsidR="00E20765" w:rsidSect="00E20765">
          <w:headerReference w:type="default" r:id="rId53"/>
          <w:footerReference w:type="default" r:id="rId54"/>
          <w:pgSz w:w="11907" w:h="16839" w:code="9"/>
          <w:pgMar w:top="851" w:right="851" w:bottom="851" w:left="851" w:header="0" w:footer="794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E20765" w:rsidRPr="0019163A" w:rsidRDefault="00E20765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163A">
        <w:rPr>
          <w:rFonts w:ascii="Times New Roman" w:hAnsi="Times New Roman"/>
          <w:b/>
          <w:sz w:val="28"/>
          <w:szCs w:val="28"/>
        </w:rPr>
        <w:lastRenderedPageBreak/>
        <w:t>FIŞA POSTULUI</w:t>
      </w:r>
    </w:p>
    <w:p w:rsidR="00E20765" w:rsidRPr="0019163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9163A">
        <w:rPr>
          <w:rFonts w:ascii="Times New Roman" w:hAnsi="Times New Roman"/>
          <w:sz w:val="28"/>
          <w:szCs w:val="28"/>
        </w:rPr>
        <w:t>DIRECTOR ADJUNCT - Unitate de învățământ gimnazial</w:t>
      </w:r>
    </w:p>
    <w:p w:rsidR="00E20765" w:rsidRPr="00243E0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31185">
        <w:rPr>
          <w:rFonts w:ascii="Times New Roman" w:hAnsi="Times New Roman"/>
          <w:b/>
          <w:noProof/>
          <w:sz w:val="24"/>
          <w:szCs w:val="24"/>
        </w:rPr>
        <w:t>ŞCOALA GIMNAZIALĂ, comuna Stăncuţa, jud.Brăila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i) colaborează cu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 xml:space="preserve">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n) răspunde, alături de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>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E67802">
        <w:rPr>
          <w:rFonts w:ascii="Times New Roman" w:hAnsi="Times New Roman"/>
          <w:sz w:val="24"/>
          <w:szCs w:val="24"/>
        </w:rPr>
        <w:t xml:space="preserve">) monitorizează inserția absolvenților </w:t>
      </w:r>
      <w:r>
        <w:rPr>
          <w:rFonts w:ascii="Times New Roman" w:hAnsi="Times New Roman"/>
          <w:sz w:val="24"/>
          <w:szCs w:val="24"/>
        </w:rPr>
        <w:t>în învăţământul liceal/profesional</w:t>
      </w:r>
      <w:r w:rsidRPr="00E67802">
        <w:rPr>
          <w:rFonts w:ascii="Times New Roman" w:hAnsi="Times New Roman"/>
          <w:sz w:val="24"/>
          <w:szCs w:val="24"/>
        </w:rPr>
        <w:t>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20765" w:rsidRPr="00B7193C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E20765" w:rsidRPr="005C6DC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20765" w:rsidRPr="00E1295D" w:rsidRDefault="00E20765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E20765" w:rsidRDefault="00E20765" w:rsidP="009F4418">
      <w:pPr>
        <w:spacing w:after="0"/>
        <w:rPr>
          <w:i/>
          <w:szCs w:val="24"/>
        </w:rPr>
      </w:pPr>
    </w:p>
    <w:p w:rsidR="00E20765" w:rsidRPr="009F4418" w:rsidRDefault="00E20765" w:rsidP="009F4418">
      <w:pPr>
        <w:spacing w:after="0"/>
        <w:rPr>
          <w:i/>
          <w:szCs w:val="24"/>
        </w:rPr>
      </w:pPr>
    </w:p>
    <w:p w:rsidR="00E20765" w:rsidRDefault="00E20765" w:rsidP="009F4418">
      <w:pPr>
        <w:spacing w:after="0"/>
        <w:rPr>
          <w:szCs w:val="24"/>
        </w:rPr>
      </w:pPr>
    </w:p>
    <w:p w:rsidR="00E20765" w:rsidRDefault="00E20765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E20765" w:rsidRDefault="00E20765" w:rsidP="00F50B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7802">
        <w:rPr>
          <w:rFonts w:ascii="Times New Roman" w:hAnsi="Times New Roman"/>
          <w:b/>
          <w:sz w:val="24"/>
        </w:rPr>
        <w:t xml:space="preserve">               </w:t>
      </w:r>
      <w:r w:rsidRPr="00E1295D">
        <w:rPr>
          <w:rFonts w:ascii="Times New Roman" w:hAnsi="Times New Roman"/>
          <w:sz w:val="24"/>
        </w:rPr>
        <w:t xml:space="preserve">                      </w:t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E20765" w:rsidRPr="00E1295D" w:rsidRDefault="00E20765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E20765" w:rsidRDefault="00E20765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E20765" w:rsidRDefault="00E20765" w:rsidP="00F50BFD">
      <w:pPr>
        <w:spacing w:after="0" w:line="240" w:lineRule="auto"/>
        <w:ind w:left="5387" w:firstLine="709"/>
        <w:rPr>
          <w:b/>
          <w:sz w:val="24"/>
        </w:rPr>
        <w:sectPr w:rsidR="00E20765" w:rsidSect="00E20765">
          <w:headerReference w:type="default" r:id="rId55"/>
          <w:footerReference w:type="default" r:id="rId56"/>
          <w:pgSz w:w="11907" w:h="16839" w:code="9"/>
          <w:pgMar w:top="851" w:right="851" w:bottom="851" w:left="851" w:header="0" w:footer="794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E20765" w:rsidRPr="0019163A" w:rsidRDefault="00E20765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163A">
        <w:rPr>
          <w:rFonts w:ascii="Times New Roman" w:hAnsi="Times New Roman"/>
          <w:b/>
          <w:sz w:val="28"/>
          <w:szCs w:val="28"/>
        </w:rPr>
        <w:lastRenderedPageBreak/>
        <w:t>FIŞA POSTULUI</w:t>
      </w:r>
    </w:p>
    <w:p w:rsidR="00E20765" w:rsidRPr="0019163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9163A">
        <w:rPr>
          <w:rFonts w:ascii="Times New Roman" w:hAnsi="Times New Roman"/>
          <w:sz w:val="28"/>
          <w:szCs w:val="28"/>
        </w:rPr>
        <w:t>DIRECTOR ADJUNCT - Unitate de învățământ gimnazial</w:t>
      </w:r>
    </w:p>
    <w:p w:rsidR="00E20765" w:rsidRPr="00243E0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31185">
        <w:rPr>
          <w:rFonts w:ascii="Times New Roman" w:hAnsi="Times New Roman"/>
          <w:b/>
          <w:noProof/>
          <w:sz w:val="24"/>
          <w:szCs w:val="24"/>
        </w:rPr>
        <w:t>ŞCOALA GIMNAZIALĂ, comuna Tichileşti, jud.Brăila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i) colaborează cu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 xml:space="preserve">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n) răspunde, alături de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>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E67802">
        <w:rPr>
          <w:rFonts w:ascii="Times New Roman" w:hAnsi="Times New Roman"/>
          <w:sz w:val="24"/>
          <w:szCs w:val="24"/>
        </w:rPr>
        <w:t xml:space="preserve">) monitorizează inserția absolvenților </w:t>
      </w:r>
      <w:r>
        <w:rPr>
          <w:rFonts w:ascii="Times New Roman" w:hAnsi="Times New Roman"/>
          <w:sz w:val="24"/>
          <w:szCs w:val="24"/>
        </w:rPr>
        <w:t>în învăţământul liceal/profesional</w:t>
      </w:r>
      <w:r w:rsidRPr="00E67802">
        <w:rPr>
          <w:rFonts w:ascii="Times New Roman" w:hAnsi="Times New Roman"/>
          <w:sz w:val="24"/>
          <w:szCs w:val="24"/>
        </w:rPr>
        <w:t>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20765" w:rsidRPr="00B7193C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E20765" w:rsidRPr="005C6DC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20765" w:rsidRPr="00E1295D" w:rsidRDefault="00E20765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E20765" w:rsidRDefault="00E20765" w:rsidP="009F4418">
      <w:pPr>
        <w:spacing w:after="0"/>
        <w:rPr>
          <w:i/>
          <w:szCs w:val="24"/>
        </w:rPr>
      </w:pPr>
    </w:p>
    <w:p w:rsidR="00E20765" w:rsidRPr="009F4418" w:rsidRDefault="00E20765" w:rsidP="009F4418">
      <w:pPr>
        <w:spacing w:after="0"/>
        <w:rPr>
          <w:i/>
          <w:szCs w:val="24"/>
        </w:rPr>
      </w:pPr>
    </w:p>
    <w:p w:rsidR="00E20765" w:rsidRDefault="00E20765" w:rsidP="009F4418">
      <w:pPr>
        <w:spacing w:after="0"/>
        <w:rPr>
          <w:szCs w:val="24"/>
        </w:rPr>
      </w:pPr>
    </w:p>
    <w:p w:rsidR="00E20765" w:rsidRDefault="00E20765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E20765" w:rsidRDefault="00E20765" w:rsidP="00F50B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7802">
        <w:rPr>
          <w:rFonts w:ascii="Times New Roman" w:hAnsi="Times New Roman"/>
          <w:b/>
          <w:sz w:val="24"/>
        </w:rPr>
        <w:t xml:space="preserve">               </w:t>
      </w:r>
      <w:r w:rsidRPr="00E1295D">
        <w:rPr>
          <w:rFonts w:ascii="Times New Roman" w:hAnsi="Times New Roman"/>
          <w:sz w:val="24"/>
        </w:rPr>
        <w:t xml:space="preserve">                      </w:t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E20765" w:rsidRPr="00E1295D" w:rsidRDefault="00E20765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E20765" w:rsidRDefault="00E20765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E20765" w:rsidRDefault="00E20765" w:rsidP="00F50BFD">
      <w:pPr>
        <w:spacing w:after="0" w:line="240" w:lineRule="auto"/>
        <w:ind w:left="5387" w:firstLine="709"/>
        <w:rPr>
          <w:b/>
          <w:sz w:val="24"/>
        </w:rPr>
        <w:sectPr w:rsidR="00E20765" w:rsidSect="00E20765">
          <w:headerReference w:type="default" r:id="rId57"/>
          <w:footerReference w:type="default" r:id="rId58"/>
          <w:pgSz w:w="11907" w:h="16839" w:code="9"/>
          <w:pgMar w:top="851" w:right="851" w:bottom="851" w:left="851" w:header="0" w:footer="794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E20765" w:rsidRPr="0019163A" w:rsidRDefault="00E20765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163A">
        <w:rPr>
          <w:rFonts w:ascii="Times New Roman" w:hAnsi="Times New Roman"/>
          <w:b/>
          <w:sz w:val="28"/>
          <w:szCs w:val="28"/>
        </w:rPr>
        <w:lastRenderedPageBreak/>
        <w:t>FIŞA POSTULUI</w:t>
      </w:r>
    </w:p>
    <w:p w:rsidR="00E20765" w:rsidRPr="0019163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9163A">
        <w:rPr>
          <w:rFonts w:ascii="Times New Roman" w:hAnsi="Times New Roman"/>
          <w:sz w:val="28"/>
          <w:szCs w:val="28"/>
        </w:rPr>
        <w:t>DIRECTOR ADJUNCT - Unitate de învățământ gimnazial</w:t>
      </w:r>
    </w:p>
    <w:p w:rsidR="00E20765" w:rsidRPr="00243E0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31185">
        <w:rPr>
          <w:rFonts w:ascii="Times New Roman" w:hAnsi="Times New Roman"/>
          <w:b/>
          <w:noProof/>
          <w:sz w:val="24"/>
          <w:szCs w:val="24"/>
        </w:rPr>
        <w:t>ŞCOALA GIMNAZIALĂ ” PETRE CARP”comuna Tufeşti, jud.Brăila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i) colaborează cu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 xml:space="preserve">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n) răspunde, alături de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>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E67802">
        <w:rPr>
          <w:rFonts w:ascii="Times New Roman" w:hAnsi="Times New Roman"/>
          <w:sz w:val="24"/>
          <w:szCs w:val="24"/>
        </w:rPr>
        <w:t xml:space="preserve">) monitorizează inserția absolvenților </w:t>
      </w:r>
      <w:r>
        <w:rPr>
          <w:rFonts w:ascii="Times New Roman" w:hAnsi="Times New Roman"/>
          <w:sz w:val="24"/>
          <w:szCs w:val="24"/>
        </w:rPr>
        <w:t>în învăţământul liceal/profesional</w:t>
      </w:r>
      <w:r w:rsidRPr="00E67802">
        <w:rPr>
          <w:rFonts w:ascii="Times New Roman" w:hAnsi="Times New Roman"/>
          <w:sz w:val="24"/>
          <w:szCs w:val="24"/>
        </w:rPr>
        <w:t>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20765" w:rsidRPr="00B7193C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E20765" w:rsidRPr="005C6DC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20765" w:rsidRPr="00E1295D" w:rsidRDefault="00E20765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E20765" w:rsidRDefault="00E20765" w:rsidP="009F4418">
      <w:pPr>
        <w:spacing w:after="0"/>
        <w:rPr>
          <w:i/>
          <w:szCs w:val="24"/>
        </w:rPr>
      </w:pPr>
    </w:p>
    <w:p w:rsidR="00E20765" w:rsidRPr="009F4418" w:rsidRDefault="00E20765" w:rsidP="009F4418">
      <w:pPr>
        <w:spacing w:after="0"/>
        <w:rPr>
          <w:i/>
          <w:szCs w:val="24"/>
        </w:rPr>
      </w:pPr>
    </w:p>
    <w:p w:rsidR="00E20765" w:rsidRDefault="00E20765" w:rsidP="009F4418">
      <w:pPr>
        <w:spacing w:after="0"/>
        <w:rPr>
          <w:szCs w:val="24"/>
        </w:rPr>
      </w:pPr>
    </w:p>
    <w:p w:rsidR="00E20765" w:rsidRDefault="00E20765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E20765" w:rsidRDefault="00E20765" w:rsidP="00F50B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7802">
        <w:rPr>
          <w:rFonts w:ascii="Times New Roman" w:hAnsi="Times New Roman"/>
          <w:b/>
          <w:sz w:val="24"/>
        </w:rPr>
        <w:t xml:space="preserve">               </w:t>
      </w:r>
      <w:r w:rsidRPr="00E1295D">
        <w:rPr>
          <w:rFonts w:ascii="Times New Roman" w:hAnsi="Times New Roman"/>
          <w:sz w:val="24"/>
        </w:rPr>
        <w:t xml:space="preserve">                      </w:t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E20765" w:rsidRPr="00E1295D" w:rsidRDefault="00E20765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E20765" w:rsidRDefault="00E20765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E20765" w:rsidRDefault="00E20765" w:rsidP="00F50BFD">
      <w:pPr>
        <w:spacing w:after="0" w:line="240" w:lineRule="auto"/>
        <w:ind w:left="5387" w:firstLine="709"/>
        <w:rPr>
          <w:b/>
          <w:sz w:val="24"/>
        </w:rPr>
        <w:sectPr w:rsidR="00E20765" w:rsidSect="00E20765">
          <w:headerReference w:type="default" r:id="rId59"/>
          <w:footerReference w:type="default" r:id="rId60"/>
          <w:pgSz w:w="11907" w:h="16839" w:code="9"/>
          <w:pgMar w:top="851" w:right="851" w:bottom="851" w:left="851" w:header="0" w:footer="794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E20765" w:rsidRPr="0019163A" w:rsidRDefault="00E20765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163A">
        <w:rPr>
          <w:rFonts w:ascii="Times New Roman" w:hAnsi="Times New Roman"/>
          <w:b/>
          <w:sz w:val="28"/>
          <w:szCs w:val="28"/>
        </w:rPr>
        <w:lastRenderedPageBreak/>
        <w:t>FIŞA POSTULUI</w:t>
      </w:r>
    </w:p>
    <w:p w:rsidR="00E20765" w:rsidRPr="0019163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9163A">
        <w:rPr>
          <w:rFonts w:ascii="Times New Roman" w:hAnsi="Times New Roman"/>
          <w:sz w:val="28"/>
          <w:szCs w:val="28"/>
        </w:rPr>
        <w:t>DIRECTOR ADJUNCT - Unitate de învățământ gimnazial</w:t>
      </w:r>
    </w:p>
    <w:p w:rsidR="00E20765" w:rsidRPr="00243E0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31185">
        <w:rPr>
          <w:rFonts w:ascii="Times New Roman" w:hAnsi="Times New Roman"/>
          <w:b/>
          <w:noProof/>
          <w:sz w:val="24"/>
          <w:szCs w:val="24"/>
        </w:rPr>
        <w:t>ŞCOALA GIMNAZIALĂ, comuna Traian, jud.Brăila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i) colaborează cu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 xml:space="preserve">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n) răspunde, alături de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>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E67802">
        <w:rPr>
          <w:rFonts w:ascii="Times New Roman" w:hAnsi="Times New Roman"/>
          <w:sz w:val="24"/>
          <w:szCs w:val="24"/>
        </w:rPr>
        <w:t xml:space="preserve">) monitorizează inserția absolvenților </w:t>
      </w:r>
      <w:r>
        <w:rPr>
          <w:rFonts w:ascii="Times New Roman" w:hAnsi="Times New Roman"/>
          <w:sz w:val="24"/>
          <w:szCs w:val="24"/>
        </w:rPr>
        <w:t>în învăţământul liceal/profesional</w:t>
      </w:r>
      <w:r w:rsidRPr="00E67802">
        <w:rPr>
          <w:rFonts w:ascii="Times New Roman" w:hAnsi="Times New Roman"/>
          <w:sz w:val="24"/>
          <w:szCs w:val="24"/>
        </w:rPr>
        <w:t>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20765" w:rsidRPr="00B7193C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E20765" w:rsidRPr="005C6DC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20765" w:rsidRPr="00E1295D" w:rsidRDefault="00E20765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E20765" w:rsidRDefault="00E20765" w:rsidP="009F4418">
      <w:pPr>
        <w:spacing w:after="0"/>
        <w:rPr>
          <w:i/>
          <w:szCs w:val="24"/>
        </w:rPr>
      </w:pPr>
    </w:p>
    <w:p w:rsidR="00E20765" w:rsidRPr="009F4418" w:rsidRDefault="00E20765" w:rsidP="009F4418">
      <w:pPr>
        <w:spacing w:after="0"/>
        <w:rPr>
          <w:i/>
          <w:szCs w:val="24"/>
        </w:rPr>
      </w:pPr>
    </w:p>
    <w:p w:rsidR="00E20765" w:rsidRDefault="00E20765" w:rsidP="009F4418">
      <w:pPr>
        <w:spacing w:after="0"/>
        <w:rPr>
          <w:szCs w:val="24"/>
        </w:rPr>
      </w:pPr>
    </w:p>
    <w:p w:rsidR="00E20765" w:rsidRDefault="00E20765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E20765" w:rsidRDefault="00E20765" w:rsidP="00F50B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7802">
        <w:rPr>
          <w:rFonts w:ascii="Times New Roman" w:hAnsi="Times New Roman"/>
          <w:b/>
          <w:sz w:val="24"/>
        </w:rPr>
        <w:t xml:space="preserve">               </w:t>
      </w:r>
      <w:r w:rsidRPr="00E1295D">
        <w:rPr>
          <w:rFonts w:ascii="Times New Roman" w:hAnsi="Times New Roman"/>
          <w:sz w:val="24"/>
        </w:rPr>
        <w:t xml:space="preserve">                      </w:t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E20765" w:rsidRPr="00E1295D" w:rsidRDefault="00E20765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E20765" w:rsidRDefault="00E20765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E20765" w:rsidRDefault="00E20765" w:rsidP="00F50BFD">
      <w:pPr>
        <w:spacing w:after="0" w:line="240" w:lineRule="auto"/>
        <w:ind w:left="5387" w:firstLine="709"/>
        <w:rPr>
          <w:b/>
          <w:sz w:val="24"/>
        </w:rPr>
        <w:sectPr w:rsidR="00E20765" w:rsidSect="00E20765">
          <w:headerReference w:type="default" r:id="rId61"/>
          <w:footerReference w:type="default" r:id="rId62"/>
          <w:pgSz w:w="11907" w:h="16839" w:code="9"/>
          <w:pgMar w:top="851" w:right="851" w:bottom="851" w:left="851" w:header="0" w:footer="794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E20765" w:rsidRPr="0019163A" w:rsidRDefault="00E20765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163A">
        <w:rPr>
          <w:rFonts w:ascii="Times New Roman" w:hAnsi="Times New Roman"/>
          <w:b/>
          <w:sz w:val="28"/>
          <w:szCs w:val="28"/>
        </w:rPr>
        <w:lastRenderedPageBreak/>
        <w:t>FIŞA POSTULUI</w:t>
      </w:r>
    </w:p>
    <w:p w:rsidR="00E20765" w:rsidRPr="0019163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9163A">
        <w:rPr>
          <w:rFonts w:ascii="Times New Roman" w:hAnsi="Times New Roman"/>
          <w:sz w:val="28"/>
          <w:szCs w:val="28"/>
        </w:rPr>
        <w:t>DIRECTOR ADJUNCT - Unitate de învățământ gimnazial</w:t>
      </w:r>
    </w:p>
    <w:p w:rsidR="00E20765" w:rsidRPr="00243E0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31185">
        <w:rPr>
          <w:rFonts w:ascii="Times New Roman" w:hAnsi="Times New Roman"/>
          <w:b/>
          <w:noProof/>
          <w:sz w:val="24"/>
          <w:szCs w:val="24"/>
        </w:rPr>
        <w:t>ŞCOALA GIMNAZIALĂ, comuna Ulmu, jud.Brăila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i) colaborează cu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 xml:space="preserve">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n) răspunde, alături de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>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E67802">
        <w:rPr>
          <w:rFonts w:ascii="Times New Roman" w:hAnsi="Times New Roman"/>
          <w:sz w:val="24"/>
          <w:szCs w:val="24"/>
        </w:rPr>
        <w:t xml:space="preserve">) monitorizează inserția absolvenților </w:t>
      </w:r>
      <w:r>
        <w:rPr>
          <w:rFonts w:ascii="Times New Roman" w:hAnsi="Times New Roman"/>
          <w:sz w:val="24"/>
          <w:szCs w:val="24"/>
        </w:rPr>
        <w:t>în învăţământul liceal/profesional</w:t>
      </w:r>
      <w:r w:rsidRPr="00E67802">
        <w:rPr>
          <w:rFonts w:ascii="Times New Roman" w:hAnsi="Times New Roman"/>
          <w:sz w:val="24"/>
          <w:szCs w:val="24"/>
        </w:rPr>
        <w:t>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20765" w:rsidRPr="00B7193C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E20765" w:rsidRPr="005C6DC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20765" w:rsidRPr="00E1295D" w:rsidRDefault="00E20765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E20765" w:rsidRDefault="00E20765" w:rsidP="009F4418">
      <w:pPr>
        <w:spacing w:after="0"/>
        <w:rPr>
          <w:i/>
          <w:szCs w:val="24"/>
        </w:rPr>
      </w:pPr>
    </w:p>
    <w:p w:rsidR="00E20765" w:rsidRPr="009F4418" w:rsidRDefault="00E20765" w:rsidP="009F4418">
      <w:pPr>
        <w:spacing w:after="0"/>
        <w:rPr>
          <w:i/>
          <w:szCs w:val="24"/>
        </w:rPr>
      </w:pPr>
    </w:p>
    <w:p w:rsidR="00E20765" w:rsidRDefault="00E20765" w:rsidP="009F4418">
      <w:pPr>
        <w:spacing w:after="0"/>
        <w:rPr>
          <w:szCs w:val="24"/>
        </w:rPr>
      </w:pPr>
    </w:p>
    <w:p w:rsidR="00E20765" w:rsidRDefault="00E20765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E20765" w:rsidRDefault="00E20765" w:rsidP="00F50B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7802">
        <w:rPr>
          <w:rFonts w:ascii="Times New Roman" w:hAnsi="Times New Roman"/>
          <w:b/>
          <w:sz w:val="24"/>
        </w:rPr>
        <w:t xml:space="preserve">               </w:t>
      </w:r>
      <w:r w:rsidRPr="00E1295D">
        <w:rPr>
          <w:rFonts w:ascii="Times New Roman" w:hAnsi="Times New Roman"/>
          <w:sz w:val="24"/>
        </w:rPr>
        <w:t xml:space="preserve">                      </w:t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E20765" w:rsidRPr="00E1295D" w:rsidRDefault="00E20765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E20765" w:rsidRDefault="00E20765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E20765" w:rsidRDefault="00E20765" w:rsidP="00F50BFD">
      <w:pPr>
        <w:spacing w:after="0" w:line="240" w:lineRule="auto"/>
        <w:ind w:left="5387" w:firstLine="709"/>
        <w:rPr>
          <w:b/>
          <w:sz w:val="24"/>
        </w:rPr>
        <w:sectPr w:rsidR="00E20765" w:rsidSect="00E20765">
          <w:headerReference w:type="default" r:id="rId63"/>
          <w:footerReference w:type="default" r:id="rId64"/>
          <w:pgSz w:w="11907" w:h="16839" w:code="9"/>
          <w:pgMar w:top="851" w:right="851" w:bottom="851" w:left="851" w:header="0" w:footer="794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E20765" w:rsidRPr="0019163A" w:rsidRDefault="00E20765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163A">
        <w:rPr>
          <w:rFonts w:ascii="Times New Roman" w:hAnsi="Times New Roman"/>
          <w:b/>
          <w:sz w:val="28"/>
          <w:szCs w:val="28"/>
        </w:rPr>
        <w:lastRenderedPageBreak/>
        <w:t>FIŞA POSTULUI</w:t>
      </w:r>
    </w:p>
    <w:p w:rsidR="00E20765" w:rsidRPr="0019163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9163A">
        <w:rPr>
          <w:rFonts w:ascii="Times New Roman" w:hAnsi="Times New Roman"/>
          <w:sz w:val="28"/>
          <w:szCs w:val="28"/>
        </w:rPr>
        <w:t>DIRECTOR ADJUNCT - Unitate de învățământ gimnazial</w:t>
      </w:r>
    </w:p>
    <w:p w:rsidR="00E20765" w:rsidRPr="00243E0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31185">
        <w:rPr>
          <w:rFonts w:ascii="Times New Roman" w:hAnsi="Times New Roman"/>
          <w:b/>
          <w:noProof/>
          <w:sz w:val="24"/>
          <w:szCs w:val="24"/>
        </w:rPr>
        <w:t>ŞCOALA GIMNAZIALĂ,comuna Unirea, jud.Brăila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i) colaborează cu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 xml:space="preserve">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n) răspunde, alături de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>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E67802">
        <w:rPr>
          <w:rFonts w:ascii="Times New Roman" w:hAnsi="Times New Roman"/>
          <w:sz w:val="24"/>
          <w:szCs w:val="24"/>
        </w:rPr>
        <w:t xml:space="preserve">) monitorizează inserția absolvenților </w:t>
      </w:r>
      <w:r>
        <w:rPr>
          <w:rFonts w:ascii="Times New Roman" w:hAnsi="Times New Roman"/>
          <w:sz w:val="24"/>
          <w:szCs w:val="24"/>
        </w:rPr>
        <w:t>în învăţământul liceal/profesional</w:t>
      </w:r>
      <w:r w:rsidRPr="00E67802">
        <w:rPr>
          <w:rFonts w:ascii="Times New Roman" w:hAnsi="Times New Roman"/>
          <w:sz w:val="24"/>
          <w:szCs w:val="24"/>
        </w:rPr>
        <w:t>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20765" w:rsidRPr="00B7193C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E20765" w:rsidRPr="005C6DC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20765" w:rsidRPr="00E1295D" w:rsidRDefault="00E20765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E20765" w:rsidRDefault="00E20765" w:rsidP="009F4418">
      <w:pPr>
        <w:spacing w:after="0"/>
        <w:rPr>
          <w:i/>
          <w:szCs w:val="24"/>
        </w:rPr>
      </w:pPr>
    </w:p>
    <w:p w:rsidR="00E20765" w:rsidRPr="009F4418" w:rsidRDefault="00E20765" w:rsidP="009F4418">
      <w:pPr>
        <w:spacing w:after="0"/>
        <w:rPr>
          <w:i/>
          <w:szCs w:val="24"/>
        </w:rPr>
      </w:pPr>
    </w:p>
    <w:p w:rsidR="00E20765" w:rsidRDefault="00E20765" w:rsidP="009F4418">
      <w:pPr>
        <w:spacing w:after="0"/>
        <w:rPr>
          <w:szCs w:val="24"/>
        </w:rPr>
      </w:pPr>
    </w:p>
    <w:p w:rsidR="00E20765" w:rsidRDefault="00E20765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E20765" w:rsidRDefault="00E20765" w:rsidP="00F50B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7802">
        <w:rPr>
          <w:rFonts w:ascii="Times New Roman" w:hAnsi="Times New Roman"/>
          <w:b/>
          <w:sz w:val="24"/>
        </w:rPr>
        <w:t xml:space="preserve">               </w:t>
      </w:r>
      <w:r w:rsidRPr="00E1295D">
        <w:rPr>
          <w:rFonts w:ascii="Times New Roman" w:hAnsi="Times New Roman"/>
          <w:sz w:val="24"/>
        </w:rPr>
        <w:t xml:space="preserve">                      </w:t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E20765" w:rsidRPr="00E1295D" w:rsidRDefault="00E20765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E20765" w:rsidRDefault="00E20765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E20765" w:rsidRDefault="00E20765" w:rsidP="00F50BFD">
      <w:pPr>
        <w:spacing w:after="0" w:line="240" w:lineRule="auto"/>
        <w:ind w:left="5387" w:firstLine="709"/>
        <w:rPr>
          <w:b/>
          <w:sz w:val="24"/>
        </w:rPr>
        <w:sectPr w:rsidR="00E20765" w:rsidSect="00E20765">
          <w:headerReference w:type="default" r:id="rId65"/>
          <w:footerReference w:type="default" r:id="rId66"/>
          <w:pgSz w:w="11907" w:h="16839" w:code="9"/>
          <w:pgMar w:top="851" w:right="851" w:bottom="851" w:left="851" w:header="0" w:footer="794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E20765" w:rsidRPr="0019163A" w:rsidRDefault="00E20765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163A">
        <w:rPr>
          <w:rFonts w:ascii="Times New Roman" w:hAnsi="Times New Roman"/>
          <w:b/>
          <w:sz w:val="28"/>
          <w:szCs w:val="28"/>
        </w:rPr>
        <w:lastRenderedPageBreak/>
        <w:t>FIŞA POSTULUI</w:t>
      </w:r>
    </w:p>
    <w:p w:rsidR="00E20765" w:rsidRPr="0019163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9163A">
        <w:rPr>
          <w:rFonts w:ascii="Times New Roman" w:hAnsi="Times New Roman"/>
          <w:sz w:val="28"/>
          <w:szCs w:val="28"/>
        </w:rPr>
        <w:t>DIRECTOR ADJUNCT - Unitate de învățământ gimnazial</w:t>
      </w:r>
    </w:p>
    <w:p w:rsidR="00E20765" w:rsidRPr="00243E0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31185">
        <w:rPr>
          <w:rFonts w:ascii="Times New Roman" w:hAnsi="Times New Roman"/>
          <w:b/>
          <w:noProof/>
          <w:sz w:val="24"/>
          <w:szCs w:val="24"/>
        </w:rPr>
        <w:t>ŞCOALA GIMNAZIALĂ, comuna Vădeni, jud.Brăila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i) colaborează cu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 xml:space="preserve">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n) răspunde, alături de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>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E67802">
        <w:rPr>
          <w:rFonts w:ascii="Times New Roman" w:hAnsi="Times New Roman"/>
          <w:sz w:val="24"/>
          <w:szCs w:val="24"/>
        </w:rPr>
        <w:t xml:space="preserve">) monitorizează inserția absolvenților </w:t>
      </w:r>
      <w:r>
        <w:rPr>
          <w:rFonts w:ascii="Times New Roman" w:hAnsi="Times New Roman"/>
          <w:sz w:val="24"/>
          <w:szCs w:val="24"/>
        </w:rPr>
        <w:t>în învăţământul liceal/profesional</w:t>
      </w:r>
      <w:r w:rsidRPr="00E67802">
        <w:rPr>
          <w:rFonts w:ascii="Times New Roman" w:hAnsi="Times New Roman"/>
          <w:sz w:val="24"/>
          <w:szCs w:val="24"/>
        </w:rPr>
        <w:t>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20765" w:rsidRPr="00B7193C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E20765" w:rsidRPr="005C6DC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20765" w:rsidRPr="00E1295D" w:rsidRDefault="00E20765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E20765" w:rsidRDefault="00E20765" w:rsidP="009F4418">
      <w:pPr>
        <w:spacing w:after="0"/>
        <w:rPr>
          <w:i/>
          <w:szCs w:val="24"/>
        </w:rPr>
      </w:pPr>
    </w:p>
    <w:p w:rsidR="00E20765" w:rsidRPr="009F4418" w:rsidRDefault="00E20765" w:rsidP="009F4418">
      <w:pPr>
        <w:spacing w:after="0"/>
        <w:rPr>
          <w:i/>
          <w:szCs w:val="24"/>
        </w:rPr>
      </w:pPr>
    </w:p>
    <w:p w:rsidR="00E20765" w:rsidRDefault="00E20765" w:rsidP="009F4418">
      <w:pPr>
        <w:spacing w:after="0"/>
        <w:rPr>
          <w:szCs w:val="24"/>
        </w:rPr>
      </w:pPr>
    </w:p>
    <w:p w:rsidR="00E20765" w:rsidRDefault="00E20765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E20765" w:rsidRDefault="00E20765" w:rsidP="00F50B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7802">
        <w:rPr>
          <w:rFonts w:ascii="Times New Roman" w:hAnsi="Times New Roman"/>
          <w:b/>
          <w:sz w:val="24"/>
        </w:rPr>
        <w:t xml:space="preserve">               </w:t>
      </w:r>
      <w:r w:rsidRPr="00E1295D">
        <w:rPr>
          <w:rFonts w:ascii="Times New Roman" w:hAnsi="Times New Roman"/>
          <w:sz w:val="24"/>
        </w:rPr>
        <w:t xml:space="preserve">                      </w:t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E20765" w:rsidRPr="00E1295D" w:rsidRDefault="00E20765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E20765" w:rsidRDefault="00E20765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E20765" w:rsidRDefault="00E20765" w:rsidP="00F50BFD">
      <w:pPr>
        <w:spacing w:after="0" w:line="240" w:lineRule="auto"/>
        <w:ind w:left="5387" w:firstLine="709"/>
        <w:rPr>
          <w:b/>
          <w:sz w:val="24"/>
        </w:rPr>
        <w:sectPr w:rsidR="00E20765" w:rsidSect="00E20765">
          <w:headerReference w:type="default" r:id="rId67"/>
          <w:footerReference w:type="default" r:id="rId68"/>
          <w:pgSz w:w="11907" w:h="16839" w:code="9"/>
          <w:pgMar w:top="851" w:right="851" w:bottom="851" w:left="851" w:header="0" w:footer="794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E20765" w:rsidRPr="0019163A" w:rsidRDefault="00E20765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163A">
        <w:rPr>
          <w:rFonts w:ascii="Times New Roman" w:hAnsi="Times New Roman"/>
          <w:b/>
          <w:sz w:val="28"/>
          <w:szCs w:val="28"/>
        </w:rPr>
        <w:lastRenderedPageBreak/>
        <w:t>FIŞA POSTULUI</w:t>
      </w:r>
    </w:p>
    <w:p w:rsidR="00E20765" w:rsidRPr="0019163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9163A">
        <w:rPr>
          <w:rFonts w:ascii="Times New Roman" w:hAnsi="Times New Roman"/>
          <w:sz w:val="28"/>
          <w:szCs w:val="28"/>
        </w:rPr>
        <w:t>DIRECTOR ADJUNCT - Unitate de învățământ gimnazial</w:t>
      </w:r>
    </w:p>
    <w:p w:rsidR="00E20765" w:rsidRPr="00243E0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31185">
        <w:rPr>
          <w:rFonts w:ascii="Times New Roman" w:hAnsi="Times New Roman"/>
          <w:b/>
          <w:noProof/>
          <w:sz w:val="24"/>
          <w:szCs w:val="24"/>
        </w:rPr>
        <w:t>ŞCOALA GIMNAZIALĂ,comuna Victoria , jud,Brăila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i) colaborează cu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 xml:space="preserve">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n) răspunde, alături de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>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E67802">
        <w:rPr>
          <w:rFonts w:ascii="Times New Roman" w:hAnsi="Times New Roman"/>
          <w:sz w:val="24"/>
          <w:szCs w:val="24"/>
        </w:rPr>
        <w:t xml:space="preserve">) monitorizează inserția absolvenților </w:t>
      </w:r>
      <w:r>
        <w:rPr>
          <w:rFonts w:ascii="Times New Roman" w:hAnsi="Times New Roman"/>
          <w:sz w:val="24"/>
          <w:szCs w:val="24"/>
        </w:rPr>
        <w:t>în învăţământul liceal/profesional</w:t>
      </w:r>
      <w:r w:rsidRPr="00E67802">
        <w:rPr>
          <w:rFonts w:ascii="Times New Roman" w:hAnsi="Times New Roman"/>
          <w:sz w:val="24"/>
          <w:szCs w:val="24"/>
        </w:rPr>
        <w:t>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20765" w:rsidRPr="00B7193C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E20765" w:rsidRPr="005C6DC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20765" w:rsidRPr="00E1295D" w:rsidRDefault="00E20765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E20765" w:rsidRDefault="00E20765" w:rsidP="009F4418">
      <w:pPr>
        <w:spacing w:after="0"/>
        <w:rPr>
          <w:i/>
          <w:szCs w:val="24"/>
        </w:rPr>
      </w:pPr>
    </w:p>
    <w:p w:rsidR="00E20765" w:rsidRPr="009F4418" w:rsidRDefault="00E20765" w:rsidP="009F4418">
      <w:pPr>
        <w:spacing w:after="0"/>
        <w:rPr>
          <w:i/>
          <w:szCs w:val="24"/>
        </w:rPr>
      </w:pPr>
    </w:p>
    <w:p w:rsidR="00E20765" w:rsidRDefault="00E20765" w:rsidP="009F4418">
      <w:pPr>
        <w:spacing w:after="0"/>
        <w:rPr>
          <w:szCs w:val="24"/>
        </w:rPr>
      </w:pPr>
    </w:p>
    <w:p w:rsidR="00E20765" w:rsidRDefault="00E20765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E20765" w:rsidRDefault="00E20765" w:rsidP="00F50B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7802">
        <w:rPr>
          <w:rFonts w:ascii="Times New Roman" w:hAnsi="Times New Roman"/>
          <w:b/>
          <w:sz w:val="24"/>
        </w:rPr>
        <w:t xml:space="preserve">               </w:t>
      </w:r>
      <w:r w:rsidRPr="00E1295D">
        <w:rPr>
          <w:rFonts w:ascii="Times New Roman" w:hAnsi="Times New Roman"/>
          <w:sz w:val="24"/>
        </w:rPr>
        <w:t xml:space="preserve">                      </w:t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E20765" w:rsidRPr="00E1295D" w:rsidRDefault="00E20765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E20765" w:rsidRDefault="00E20765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E20765" w:rsidRDefault="00E20765" w:rsidP="00F50BFD">
      <w:pPr>
        <w:spacing w:after="0" w:line="240" w:lineRule="auto"/>
        <w:ind w:left="5387" w:firstLine="709"/>
        <w:rPr>
          <w:b/>
          <w:sz w:val="24"/>
        </w:rPr>
        <w:sectPr w:rsidR="00E20765" w:rsidSect="00E20765">
          <w:headerReference w:type="default" r:id="rId69"/>
          <w:footerReference w:type="default" r:id="rId70"/>
          <w:pgSz w:w="11907" w:h="16839" w:code="9"/>
          <w:pgMar w:top="851" w:right="851" w:bottom="851" w:left="851" w:header="0" w:footer="794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E20765" w:rsidRPr="0019163A" w:rsidRDefault="00E20765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163A">
        <w:rPr>
          <w:rFonts w:ascii="Times New Roman" w:hAnsi="Times New Roman"/>
          <w:b/>
          <w:sz w:val="28"/>
          <w:szCs w:val="28"/>
        </w:rPr>
        <w:lastRenderedPageBreak/>
        <w:t>FIŞA POSTULUI</w:t>
      </w:r>
    </w:p>
    <w:p w:rsidR="00E20765" w:rsidRPr="0019163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9163A">
        <w:rPr>
          <w:rFonts w:ascii="Times New Roman" w:hAnsi="Times New Roman"/>
          <w:sz w:val="28"/>
          <w:szCs w:val="28"/>
        </w:rPr>
        <w:t>DIRECTOR ADJUNCT - Unitate de învățământ gimnazial</w:t>
      </w:r>
    </w:p>
    <w:p w:rsidR="00E20765" w:rsidRPr="00243E0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31185">
        <w:rPr>
          <w:rFonts w:ascii="Times New Roman" w:hAnsi="Times New Roman"/>
          <w:b/>
          <w:noProof/>
          <w:sz w:val="24"/>
          <w:szCs w:val="24"/>
        </w:rPr>
        <w:t>ŞCOALA GIMNAZIALĂ ”AL. VECHIU”,comuna Zăvoaia, jud.Brăila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i) colaborează cu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 xml:space="preserve">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n) răspunde, alături de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>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E67802">
        <w:rPr>
          <w:rFonts w:ascii="Times New Roman" w:hAnsi="Times New Roman"/>
          <w:sz w:val="24"/>
          <w:szCs w:val="24"/>
        </w:rPr>
        <w:t xml:space="preserve">) monitorizează inserția absolvenților </w:t>
      </w:r>
      <w:r>
        <w:rPr>
          <w:rFonts w:ascii="Times New Roman" w:hAnsi="Times New Roman"/>
          <w:sz w:val="24"/>
          <w:szCs w:val="24"/>
        </w:rPr>
        <w:t>în învăţământul liceal/profesional</w:t>
      </w:r>
      <w:r w:rsidRPr="00E67802">
        <w:rPr>
          <w:rFonts w:ascii="Times New Roman" w:hAnsi="Times New Roman"/>
          <w:sz w:val="24"/>
          <w:szCs w:val="24"/>
        </w:rPr>
        <w:t>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20765" w:rsidRPr="00B7193C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E20765" w:rsidRPr="005C6DC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20765" w:rsidRPr="00E1295D" w:rsidRDefault="00E20765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E20765" w:rsidRDefault="00E20765" w:rsidP="009F4418">
      <w:pPr>
        <w:spacing w:after="0"/>
        <w:rPr>
          <w:i/>
          <w:szCs w:val="24"/>
        </w:rPr>
      </w:pPr>
    </w:p>
    <w:p w:rsidR="00E20765" w:rsidRPr="009F4418" w:rsidRDefault="00E20765" w:rsidP="009F4418">
      <w:pPr>
        <w:spacing w:after="0"/>
        <w:rPr>
          <w:i/>
          <w:szCs w:val="24"/>
        </w:rPr>
      </w:pPr>
    </w:p>
    <w:p w:rsidR="00E20765" w:rsidRDefault="00E20765" w:rsidP="009F4418">
      <w:pPr>
        <w:spacing w:after="0"/>
        <w:rPr>
          <w:szCs w:val="24"/>
        </w:rPr>
      </w:pPr>
    </w:p>
    <w:p w:rsidR="00E20765" w:rsidRDefault="00E20765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E20765" w:rsidRDefault="00E20765" w:rsidP="00F50B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7802">
        <w:rPr>
          <w:rFonts w:ascii="Times New Roman" w:hAnsi="Times New Roman"/>
          <w:b/>
          <w:sz w:val="24"/>
        </w:rPr>
        <w:t xml:space="preserve">               </w:t>
      </w:r>
      <w:r w:rsidRPr="00E1295D">
        <w:rPr>
          <w:rFonts w:ascii="Times New Roman" w:hAnsi="Times New Roman"/>
          <w:sz w:val="24"/>
        </w:rPr>
        <w:t xml:space="preserve">                      </w:t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E20765" w:rsidRPr="00E1295D" w:rsidRDefault="00E20765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E20765" w:rsidRDefault="00E20765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E20765" w:rsidRDefault="00E20765" w:rsidP="00F50BFD">
      <w:pPr>
        <w:spacing w:after="0" w:line="240" w:lineRule="auto"/>
        <w:ind w:left="5387" w:firstLine="709"/>
        <w:rPr>
          <w:b/>
          <w:sz w:val="24"/>
        </w:rPr>
        <w:sectPr w:rsidR="00E20765" w:rsidSect="00E20765">
          <w:headerReference w:type="default" r:id="rId71"/>
          <w:footerReference w:type="default" r:id="rId72"/>
          <w:pgSz w:w="11907" w:h="16839" w:code="9"/>
          <w:pgMar w:top="851" w:right="851" w:bottom="851" w:left="851" w:header="0" w:footer="794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E20765" w:rsidRPr="0019163A" w:rsidRDefault="00E20765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163A">
        <w:rPr>
          <w:rFonts w:ascii="Times New Roman" w:hAnsi="Times New Roman"/>
          <w:b/>
          <w:sz w:val="28"/>
          <w:szCs w:val="28"/>
        </w:rPr>
        <w:lastRenderedPageBreak/>
        <w:t>FIŞA POSTULUI</w:t>
      </w:r>
    </w:p>
    <w:p w:rsidR="00E20765" w:rsidRPr="0019163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9163A">
        <w:rPr>
          <w:rFonts w:ascii="Times New Roman" w:hAnsi="Times New Roman"/>
          <w:sz w:val="28"/>
          <w:szCs w:val="28"/>
        </w:rPr>
        <w:t>DIRECTOR ADJUNCT - Unitate de învățământ gimnazial</w:t>
      </w:r>
    </w:p>
    <w:p w:rsidR="00E20765" w:rsidRPr="00243E0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31185">
        <w:rPr>
          <w:rFonts w:ascii="Times New Roman" w:hAnsi="Times New Roman"/>
          <w:b/>
          <w:noProof/>
          <w:sz w:val="24"/>
          <w:szCs w:val="24"/>
        </w:rPr>
        <w:t>ŞCOALA GIMNAZIALĂ, comuna Şuţeşti, jud.Brăila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i) colaborează cu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 xml:space="preserve">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n) răspunde, alături de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>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E67802">
        <w:rPr>
          <w:rFonts w:ascii="Times New Roman" w:hAnsi="Times New Roman"/>
          <w:sz w:val="24"/>
          <w:szCs w:val="24"/>
        </w:rPr>
        <w:t xml:space="preserve">) monitorizează inserția absolvenților </w:t>
      </w:r>
      <w:r>
        <w:rPr>
          <w:rFonts w:ascii="Times New Roman" w:hAnsi="Times New Roman"/>
          <w:sz w:val="24"/>
          <w:szCs w:val="24"/>
        </w:rPr>
        <w:t>în învăţământul liceal/profesional</w:t>
      </w:r>
      <w:r w:rsidRPr="00E67802">
        <w:rPr>
          <w:rFonts w:ascii="Times New Roman" w:hAnsi="Times New Roman"/>
          <w:sz w:val="24"/>
          <w:szCs w:val="24"/>
        </w:rPr>
        <w:t>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20765" w:rsidRPr="00B7193C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E20765" w:rsidRPr="005C6DC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20765" w:rsidRPr="00E1295D" w:rsidRDefault="00E20765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E20765" w:rsidRDefault="00E20765" w:rsidP="009F4418">
      <w:pPr>
        <w:spacing w:after="0"/>
        <w:rPr>
          <w:i/>
          <w:szCs w:val="24"/>
        </w:rPr>
      </w:pPr>
    </w:p>
    <w:p w:rsidR="00E20765" w:rsidRPr="009F4418" w:rsidRDefault="00E20765" w:rsidP="009F4418">
      <w:pPr>
        <w:spacing w:after="0"/>
        <w:rPr>
          <w:i/>
          <w:szCs w:val="24"/>
        </w:rPr>
      </w:pPr>
    </w:p>
    <w:p w:rsidR="00E20765" w:rsidRDefault="00E20765" w:rsidP="009F4418">
      <w:pPr>
        <w:spacing w:after="0"/>
        <w:rPr>
          <w:szCs w:val="24"/>
        </w:rPr>
      </w:pPr>
    </w:p>
    <w:p w:rsidR="00E20765" w:rsidRDefault="00E20765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E20765" w:rsidRDefault="00E20765" w:rsidP="00F50B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7802">
        <w:rPr>
          <w:rFonts w:ascii="Times New Roman" w:hAnsi="Times New Roman"/>
          <w:b/>
          <w:sz w:val="24"/>
        </w:rPr>
        <w:t xml:space="preserve">               </w:t>
      </w:r>
      <w:r w:rsidRPr="00E1295D">
        <w:rPr>
          <w:rFonts w:ascii="Times New Roman" w:hAnsi="Times New Roman"/>
          <w:sz w:val="24"/>
        </w:rPr>
        <w:t xml:space="preserve">                      </w:t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E20765" w:rsidRPr="00E1295D" w:rsidRDefault="00E20765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E20765" w:rsidRDefault="00E20765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E20765" w:rsidRDefault="00E20765" w:rsidP="00F50BFD">
      <w:pPr>
        <w:spacing w:after="0" w:line="240" w:lineRule="auto"/>
        <w:ind w:left="5387" w:firstLine="709"/>
        <w:rPr>
          <w:b/>
          <w:sz w:val="24"/>
        </w:rPr>
        <w:sectPr w:rsidR="00E20765" w:rsidSect="00E20765">
          <w:headerReference w:type="default" r:id="rId73"/>
          <w:footerReference w:type="default" r:id="rId74"/>
          <w:pgSz w:w="11907" w:h="16839" w:code="9"/>
          <w:pgMar w:top="851" w:right="851" w:bottom="851" w:left="851" w:header="0" w:footer="794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E20765" w:rsidRPr="0019163A" w:rsidRDefault="00E20765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163A">
        <w:rPr>
          <w:rFonts w:ascii="Times New Roman" w:hAnsi="Times New Roman"/>
          <w:b/>
          <w:sz w:val="28"/>
          <w:szCs w:val="28"/>
        </w:rPr>
        <w:lastRenderedPageBreak/>
        <w:t>FIŞA POSTULUI</w:t>
      </w:r>
    </w:p>
    <w:p w:rsidR="00E20765" w:rsidRPr="0019163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9163A">
        <w:rPr>
          <w:rFonts w:ascii="Times New Roman" w:hAnsi="Times New Roman"/>
          <w:sz w:val="28"/>
          <w:szCs w:val="28"/>
        </w:rPr>
        <w:t>DIRECTOR ADJUNCT - Unitate de învățământ gimnazial</w:t>
      </w:r>
    </w:p>
    <w:p w:rsidR="00E20765" w:rsidRPr="00243E0A" w:rsidRDefault="00E20765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31185">
        <w:rPr>
          <w:rFonts w:ascii="Times New Roman" w:hAnsi="Times New Roman"/>
          <w:b/>
          <w:noProof/>
          <w:sz w:val="24"/>
          <w:szCs w:val="24"/>
        </w:rPr>
        <w:t>ŞCOALA GIMNAZIALĂ , comuna Viziru, jud.Brăila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E20765" w:rsidRPr="00AC17B7" w:rsidRDefault="00E20765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i) colaborează cu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 xml:space="preserve">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 xml:space="preserve">n) răspunde, alături de directorul </w:t>
      </w:r>
      <w:r>
        <w:rPr>
          <w:rFonts w:ascii="Times New Roman" w:hAnsi="Times New Roman"/>
          <w:sz w:val="24"/>
          <w:szCs w:val="24"/>
        </w:rPr>
        <w:t>școlii</w:t>
      </w:r>
      <w:r w:rsidRPr="00E67802">
        <w:rPr>
          <w:rFonts w:ascii="Times New Roman" w:hAnsi="Times New Roman"/>
          <w:sz w:val="24"/>
          <w:szCs w:val="24"/>
        </w:rPr>
        <w:t>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E67802">
        <w:rPr>
          <w:rFonts w:ascii="Times New Roman" w:hAnsi="Times New Roman"/>
          <w:sz w:val="24"/>
          <w:szCs w:val="24"/>
        </w:rPr>
        <w:t xml:space="preserve">) monitorizează inserția absolvenților </w:t>
      </w:r>
      <w:r>
        <w:rPr>
          <w:rFonts w:ascii="Times New Roman" w:hAnsi="Times New Roman"/>
          <w:sz w:val="24"/>
          <w:szCs w:val="24"/>
        </w:rPr>
        <w:t>în învăţământul liceal/profesional</w:t>
      </w:r>
      <w:r w:rsidRPr="00E67802">
        <w:rPr>
          <w:rFonts w:ascii="Times New Roman" w:hAnsi="Times New Roman"/>
          <w:sz w:val="24"/>
          <w:szCs w:val="24"/>
        </w:rPr>
        <w:t>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E2076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E20765" w:rsidRPr="00B7193C" w:rsidRDefault="00E20765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E20765" w:rsidRPr="00E67802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20765" w:rsidRPr="00B7193C" w:rsidRDefault="00E20765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E20765" w:rsidRDefault="00E20765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E20765" w:rsidRPr="005C6DC5" w:rsidRDefault="00E20765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20765" w:rsidRPr="00E1295D" w:rsidRDefault="00E20765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E20765" w:rsidRDefault="00E20765" w:rsidP="009F4418">
      <w:pPr>
        <w:spacing w:after="0"/>
        <w:rPr>
          <w:i/>
          <w:szCs w:val="24"/>
        </w:rPr>
      </w:pPr>
    </w:p>
    <w:p w:rsidR="00E20765" w:rsidRPr="009F4418" w:rsidRDefault="00E20765" w:rsidP="009F4418">
      <w:pPr>
        <w:spacing w:after="0"/>
        <w:rPr>
          <w:i/>
          <w:szCs w:val="24"/>
        </w:rPr>
      </w:pPr>
    </w:p>
    <w:p w:rsidR="00E20765" w:rsidRDefault="00E20765" w:rsidP="009F4418">
      <w:pPr>
        <w:spacing w:after="0"/>
        <w:rPr>
          <w:szCs w:val="24"/>
        </w:rPr>
      </w:pPr>
    </w:p>
    <w:p w:rsidR="00E20765" w:rsidRDefault="00E20765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E20765" w:rsidRDefault="00E20765" w:rsidP="00F50B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7802">
        <w:rPr>
          <w:rFonts w:ascii="Times New Roman" w:hAnsi="Times New Roman"/>
          <w:b/>
          <w:sz w:val="24"/>
        </w:rPr>
        <w:t xml:space="preserve">               </w:t>
      </w:r>
      <w:r w:rsidRPr="00E1295D">
        <w:rPr>
          <w:rFonts w:ascii="Times New Roman" w:hAnsi="Times New Roman"/>
          <w:sz w:val="24"/>
        </w:rPr>
        <w:t xml:space="preserve">                      </w:t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E20765" w:rsidRPr="00E1295D" w:rsidRDefault="00E20765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E20765" w:rsidRDefault="00E20765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E20765" w:rsidRDefault="00E20765" w:rsidP="00F50BFD">
      <w:pPr>
        <w:spacing w:after="0" w:line="240" w:lineRule="auto"/>
        <w:ind w:left="5387" w:firstLine="709"/>
        <w:rPr>
          <w:b/>
          <w:sz w:val="24"/>
        </w:rPr>
        <w:sectPr w:rsidR="00E20765" w:rsidSect="00E20765">
          <w:headerReference w:type="default" r:id="rId75"/>
          <w:footerReference w:type="default" r:id="rId76"/>
          <w:pgSz w:w="11907" w:h="16839" w:code="9"/>
          <w:pgMar w:top="851" w:right="851" w:bottom="851" w:left="851" w:header="0" w:footer="794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E20765" w:rsidRPr="00E67802" w:rsidRDefault="00E20765" w:rsidP="00F50BFD">
      <w:pPr>
        <w:spacing w:after="0" w:line="240" w:lineRule="auto"/>
        <w:ind w:left="5387" w:firstLine="709"/>
        <w:rPr>
          <w:rFonts w:ascii="Times New Roman" w:hAnsi="Times New Roman"/>
          <w:b/>
          <w:sz w:val="24"/>
          <w:szCs w:val="24"/>
        </w:rPr>
      </w:pPr>
    </w:p>
    <w:sectPr w:rsidR="00E20765" w:rsidRPr="00E67802" w:rsidSect="00E20765">
      <w:headerReference w:type="default" r:id="rId77"/>
      <w:footerReference w:type="default" r:id="rId78"/>
      <w:type w:val="continuous"/>
      <w:pgSz w:w="11907" w:h="16839" w:code="9"/>
      <w:pgMar w:top="851" w:right="851" w:bottom="851" w:left="851" w:header="0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779" w:rsidRDefault="008F1779" w:rsidP="00E160F0">
      <w:pPr>
        <w:spacing w:after="0" w:line="240" w:lineRule="auto"/>
      </w:pPr>
      <w:r>
        <w:separator/>
      </w:r>
    </w:p>
  </w:endnote>
  <w:endnote w:type="continuationSeparator" w:id="0">
    <w:p w:rsidR="008F1779" w:rsidRDefault="008F1779" w:rsidP="00E1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E20765" w:rsidRDefault="00E20765">
    <w:pPr>
      <w:pStyle w:val="Subsol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E20765" w:rsidRDefault="00E20765">
    <w:pPr>
      <w:pStyle w:val="Subsol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E20765" w:rsidRDefault="00E20765">
    <w:pPr>
      <w:pStyle w:val="Subsol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E20765" w:rsidRDefault="00E20765">
    <w:pPr>
      <w:pStyle w:val="Subsol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E20765" w:rsidRDefault="00E20765">
    <w:pPr>
      <w:pStyle w:val="Subsol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E20765" w:rsidRDefault="00E20765">
    <w:pPr>
      <w:pStyle w:val="Subsol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E20765" w:rsidRDefault="00E20765">
    <w:pPr>
      <w:pStyle w:val="Subsol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E20765" w:rsidRDefault="00E20765">
    <w:pPr>
      <w:pStyle w:val="Subsol"/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E20765" w:rsidRDefault="00E20765">
    <w:pPr>
      <w:pStyle w:val="Subsol"/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E20765" w:rsidRDefault="00E20765">
    <w:pPr>
      <w:pStyle w:val="Subsol"/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E20765" w:rsidRDefault="00E20765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E20765" w:rsidRDefault="00E20765">
    <w:pPr>
      <w:pStyle w:val="Subsol"/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E20765" w:rsidRDefault="00E20765">
    <w:pPr>
      <w:pStyle w:val="Subsol"/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E20765" w:rsidRDefault="00E20765">
    <w:pPr>
      <w:pStyle w:val="Subsol"/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E20765" w:rsidRDefault="00E20765">
    <w:pPr>
      <w:pStyle w:val="Subsol"/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E20765" w:rsidRDefault="00E20765">
    <w:pPr>
      <w:pStyle w:val="Subsol"/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E20765" w:rsidRDefault="00E20765">
    <w:pPr>
      <w:pStyle w:val="Subsol"/>
    </w:pP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E20765" w:rsidRDefault="00E20765">
    <w:pPr>
      <w:pStyle w:val="Subsol"/>
    </w:pP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E20765" w:rsidRDefault="00E20765">
    <w:pPr>
      <w:pStyle w:val="Subsol"/>
    </w:pP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E20765" w:rsidRDefault="00E20765">
    <w:pPr>
      <w:pStyle w:val="Subsol"/>
    </w:pP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E20765" w:rsidRDefault="00E20765">
    <w:pPr>
      <w:pStyle w:val="Subsol"/>
    </w:pP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E20765" w:rsidRDefault="00E20765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E20765" w:rsidRDefault="00E20765">
    <w:pPr>
      <w:pStyle w:val="Subsol"/>
    </w:pP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E20765" w:rsidRDefault="00E20765">
    <w:pPr>
      <w:pStyle w:val="Subsol"/>
    </w:pP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E20765" w:rsidRDefault="00E20765">
    <w:pPr>
      <w:pStyle w:val="Subsol"/>
    </w:pP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E20765" w:rsidRDefault="00E20765">
    <w:pPr>
      <w:pStyle w:val="Subsol"/>
    </w:pP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E20765" w:rsidRDefault="00E20765">
    <w:pPr>
      <w:pStyle w:val="Subsol"/>
    </w:pP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E20765" w:rsidRDefault="00E20765">
    <w:pPr>
      <w:pStyle w:val="Subsol"/>
    </w:pP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2A5" w:rsidRDefault="00D042A5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20765">
      <w:rPr>
        <w:noProof/>
      </w:rPr>
      <w:t>1</w:t>
    </w:r>
    <w:r>
      <w:fldChar w:fldCharType="end"/>
    </w:r>
  </w:p>
  <w:p w:rsidR="00D042A5" w:rsidRDefault="00D042A5">
    <w:pPr>
      <w:pStyle w:val="Subsol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E20765" w:rsidRDefault="00E20765">
    <w:pPr>
      <w:pStyle w:val="Subsol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E20765" w:rsidRDefault="00E20765">
    <w:pPr>
      <w:pStyle w:val="Subsol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E20765" w:rsidRDefault="00E20765">
    <w:pPr>
      <w:pStyle w:val="Subsol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E20765" w:rsidRDefault="00E20765">
    <w:pPr>
      <w:pStyle w:val="Subsol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E20765" w:rsidRDefault="00E20765">
    <w:pPr>
      <w:pStyle w:val="Subsol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E20765" w:rsidRDefault="00E20765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779" w:rsidRDefault="008F1779" w:rsidP="00E160F0">
      <w:pPr>
        <w:spacing w:after="0" w:line="240" w:lineRule="auto"/>
      </w:pPr>
      <w:r>
        <w:separator/>
      </w:r>
    </w:p>
  </w:footnote>
  <w:footnote w:type="continuationSeparator" w:id="0">
    <w:p w:rsidR="008F1779" w:rsidRDefault="008F1779" w:rsidP="00E16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Pr="00935590" w:rsidRDefault="00E20765" w:rsidP="00114101">
    <w:pPr>
      <w:pStyle w:val="Antet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Pr="00935590" w:rsidRDefault="00E20765" w:rsidP="00114101">
    <w:pPr>
      <w:pStyle w:val="Antet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Pr="00935590" w:rsidRDefault="00E20765" w:rsidP="00114101">
    <w:pPr>
      <w:pStyle w:val="Antet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Pr="00935590" w:rsidRDefault="00E20765" w:rsidP="00114101">
    <w:pPr>
      <w:pStyle w:val="Antet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Pr="00935590" w:rsidRDefault="00E20765" w:rsidP="00114101">
    <w:pPr>
      <w:pStyle w:val="Antet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Pr="00935590" w:rsidRDefault="00E20765" w:rsidP="00114101">
    <w:pPr>
      <w:pStyle w:val="Antet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Pr="00935590" w:rsidRDefault="00E20765" w:rsidP="00114101">
    <w:pPr>
      <w:pStyle w:val="Antet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Pr="00935590" w:rsidRDefault="00E20765" w:rsidP="00114101">
    <w:pPr>
      <w:pStyle w:val="Antet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Pr="00935590" w:rsidRDefault="00E20765" w:rsidP="00114101">
    <w:pPr>
      <w:pStyle w:val="Antet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Pr="00935590" w:rsidRDefault="00E20765" w:rsidP="00114101">
    <w:pPr>
      <w:pStyle w:val="Antet"/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Pr="00935590" w:rsidRDefault="00E20765" w:rsidP="00114101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Pr="00935590" w:rsidRDefault="00E20765" w:rsidP="00114101">
    <w:pPr>
      <w:pStyle w:val="Antet"/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Pr="00935590" w:rsidRDefault="00E20765" w:rsidP="00114101">
    <w:pPr>
      <w:pStyle w:val="Antet"/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Pr="00935590" w:rsidRDefault="00E20765" w:rsidP="00114101">
    <w:pPr>
      <w:pStyle w:val="Antet"/>
    </w:pP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Pr="00935590" w:rsidRDefault="00E20765" w:rsidP="00114101">
    <w:pPr>
      <w:pStyle w:val="Antet"/>
    </w:pP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Pr="00935590" w:rsidRDefault="00E20765" w:rsidP="00114101">
    <w:pPr>
      <w:pStyle w:val="Antet"/>
    </w:pP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Pr="00935590" w:rsidRDefault="00E20765" w:rsidP="00114101">
    <w:pPr>
      <w:pStyle w:val="Antet"/>
    </w:pP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Pr="00935590" w:rsidRDefault="00E20765" w:rsidP="00114101">
    <w:pPr>
      <w:pStyle w:val="Antet"/>
    </w:pP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Pr="00935590" w:rsidRDefault="00E20765" w:rsidP="00114101">
    <w:pPr>
      <w:pStyle w:val="Antet"/>
    </w:pP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Pr="00935590" w:rsidRDefault="00E20765" w:rsidP="00114101">
    <w:pPr>
      <w:pStyle w:val="Antet"/>
    </w:pP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Pr="00935590" w:rsidRDefault="00E20765" w:rsidP="00114101">
    <w:pPr>
      <w:pStyle w:val="Antet"/>
    </w:pP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Pr="00935590" w:rsidRDefault="00E20765" w:rsidP="00114101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Pr="00935590" w:rsidRDefault="00E20765" w:rsidP="00114101">
    <w:pPr>
      <w:pStyle w:val="Antet"/>
    </w:pP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Pr="00935590" w:rsidRDefault="00E20765" w:rsidP="00114101">
    <w:pPr>
      <w:pStyle w:val="Antet"/>
    </w:pPr>
  </w:p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Pr="00935590" w:rsidRDefault="00E20765" w:rsidP="00114101">
    <w:pPr>
      <w:pStyle w:val="Antet"/>
    </w:pPr>
  </w:p>
</w:hdr>
</file>

<file path=word/header3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Pr="00935590" w:rsidRDefault="00E20765" w:rsidP="00114101">
    <w:pPr>
      <w:pStyle w:val="Antet"/>
    </w:pPr>
  </w:p>
</w:hdr>
</file>

<file path=word/header3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Pr="00935590" w:rsidRDefault="00E20765" w:rsidP="00114101">
    <w:pPr>
      <w:pStyle w:val="Antet"/>
    </w:pPr>
  </w:p>
</w:hdr>
</file>

<file path=word/header3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Pr="00935590" w:rsidRDefault="00E20765" w:rsidP="00114101">
    <w:pPr>
      <w:pStyle w:val="Antet"/>
    </w:pPr>
  </w:p>
</w:hdr>
</file>

<file path=word/header3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101" w:rsidRDefault="00114101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114101" w:rsidRDefault="00114101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FC5003" w:rsidRPr="00935590" w:rsidRDefault="00FC5003" w:rsidP="00114101">
    <w:pPr>
      <w:pStyle w:val="Ante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Pr="00935590" w:rsidRDefault="00E20765" w:rsidP="00114101">
    <w:pPr>
      <w:pStyle w:val="Antet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Pr="00935590" w:rsidRDefault="00E20765" w:rsidP="00114101">
    <w:pPr>
      <w:pStyle w:val="Antet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Pr="00935590" w:rsidRDefault="00E20765" w:rsidP="00114101">
    <w:pPr>
      <w:pStyle w:val="Antet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Pr="00935590" w:rsidRDefault="00E20765" w:rsidP="00114101">
    <w:pPr>
      <w:pStyle w:val="Antet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Pr="00935590" w:rsidRDefault="00E20765" w:rsidP="00114101">
    <w:pPr>
      <w:pStyle w:val="Antet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Default="00E20765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E20765" w:rsidRPr="00935590" w:rsidRDefault="00E20765" w:rsidP="00114101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B22"/>
    <w:multiLevelType w:val="hybridMultilevel"/>
    <w:tmpl w:val="6F269344"/>
    <w:lvl w:ilvl="0" w:tplc="C1AA269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E1BEF"/>
    <w:multiLevelType w:val="hybridMultilevel"/>
    <w:tmpl w:val="3416BD4C"/>
    <w:lvl w:ilvl="0" w:tplc="CB4A78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3D35BF4"/>
    <w:multiLevelType w:val="hybridMultilevel"/>
    <w:tmpl w:val="29C00170"/>
    <w:lvl w:ilvl="0" w:tplc="859C2C06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043A4A03"/>
    <w:multiLevelType w:val="hybridMultilevel"/>
    <w:tmpl w:val="E46E0076"/>
    <w:lvl w:ilvl="0" w:tplc="04180011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F51EBA"/>
    <w:multiLevelType w:val="hybridMultilevel"/>
    <w:tmpl w:val="BE2C22C8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DF5409"/>
    <w:multiLevelType w:val="hybridMultilevel"/>
    <w:tmpl w:val="7BD038F4"/>
    <w:lvl w:ilvl="0" w:tplc="C888B02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9D04E1"/>
    <w:multiLevelType w:val="hybridMultilevel"/>
    <w:tmpl w:val="2CA87A1A"/>
    <w:lvl w:ilvl="0" w:tplc="9EE682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AF95DB6"/>
    <w:multiLevelType w:val="hybridMultilevel"/>
    <w:tmpl w:val="5AB414E8"/>
    <w:lvl w:ilvl="0" w:tplc="04090015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1E35FE"/>
    <w:multiLevelType w:val="hybridMultilevel"/>
    <w:tmpl w:val="FA96DCBE"/>
    <w:lvl w:ilvl="0" w:tplc="041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3419A3"/>
    <w:multiLevelType w:val="hybridMultilevel"/>
    <w:tmpl w:val="2FA893D0"/>
    <w:lvl w:ilvl="0" w:tplc="12188002">
      <w:start w:val="1"/>
      <w:numFmt w:val="decimal"/>
      <w:lvlText w:val="%1."/>
      <w:lvlJc w:val="left"/>
      <w:pPr>
        <w:ind w:left="1845" w:hanging="11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88243F"/>
    <w:multiLevelType w:val="hybridMultilevel"/>
    <w:tmpl w:val="4F3071B0"/>
    <w:lvl w:ilvl="0" w:tplc="CADCF2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776747A"/>
    <w:multiLevelType w:val="hybridMultilevel"/>
    <w:tmpl w:val="CC4AEAC8"/>
    <w:lvl w:ilvl="0" w:tplc="C3228F9C">
      <w:start w:val="1"/>
      <w:numFmt w:val="decimal"/>
      <w:lvlText w:val="%1."/>
      <w:lvlJc w:val="left"/>
      <w:pPr>
        <w:tabs>
          <w:tab w:val="num" w:pos="1635"/>
        </w:tabs>
        <w:ind w:left="1635" w:hanging="915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9E42FE8"/>
    <w:multiLevelType w:val="hybridMultilevel"/>
    <w:tmpl w:val="152A58B6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7FD847DB"/>
    <w:multiLevelType w:val="hybridMultilevel"/>
    <w:tmpl w:val="088AD8A2"/>
    <w:lvl w:ilvl="0" w:tplc="C26AFDAA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6"/>
  </w:num>
  <w:num w:numId="5">
    <w:abstractNumId w:val="11"/>
  </w:num>
  <w:num w:numId="6">
    <w:abstractNumId w:val="12"/>
  </w:num>
  <w:num w:numId="7">
    <w:abstractNumId w:val="2"/>
  </w:num>
  <w:num w:numId="8">
    <w:abstractNumId w:val="13"/>
  </w:num>
  <w:num w:numId="9">
    <w:abstractNumId w:val="7"/>
  </w:num>
  <w:num w:numId="10">
    <w:abstractNumId w:val="1"/>
  </w:num>
  <w:num w:numId="1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160F0"/>
    <w:rsid w:val="00002654"/>
    <w:rsid w:val="000042F6"/>
    <w:rsid w:val="000104BE"/>
    <w:rsid w:val="000111E1"/>
    <w:rsid w:val="00012B20"/>
    <w:rsid w:val="00013783"/>
    <w:rsid w:val="000145B4"/>
    <w:rsid w:val="00023712"/>
    <w:rsid w:val="00023C32"/>
    <w:rsid w:val="0003027C"/>
    <w:rsid w:val="00031DBF"/>
    <w:rsid w:val="00032CE5"/>
    <w:rsid w:val="00042183"/>
    <w:rsid w:val="00043951"/>
    <w:rsid w:val="00046708"/>
    <w:rsid w:val="00060FEF"/>
    <w:rsid w:val="00062181"/>
    <w:rsid w:val="00073344"/>
    <w:rsid w:val="0008184F"/>
    <w:rsid w:val="00083860"/>
    <w:rsid w:val="000902EB"/>
    <w:rsid w:val="00093E63"/>
    <w:rsid w:val="000A0CE7"/>
    <w:rsid w:val="000A1AD2"/>
    <w:rsid w:val="000A1BDF"/>
    <w:rsid w:val="000A58FB"/>
    <w:rsid w:val="000B032C"/>
    <w:rsid w:val="000B23D5"/>
    <w:rsid w:val="000B3EDC"/>
    <w:rsid w:val="000B40AA"/>
    <w:rsid w:val="000B5183"/>
    <w:rsid w:val="000C40CE"/>
    <w:rsid w:val="000C5293"/>
    <w:rsid w:val="000C5790"/>
    <w:rsid w:val="000D5337"/>
    <w:rsid w:val="000E01A7"/>
    <w:rsid w:val="000F0A7E"/>
    <w:rsid w:val="000F1AAC"/>
    <w:rsid w:val="000F486B"/>
    <w:rsid w:val="000F5755"/>
    <w:rsid w:val="00100334"/>
    <w:rsid w:val="00105765"/>
    <w:rsid w:val="001068C7"/>
    <w:rsid w:val="00114101"/>
    <w:rsid w:val="00117C31"/>
    <w:rsid w:val="00122DF6"/>
    <w:rsid w:val="00126349"/>
    <w:rsid w:val="00127882"/>
    <w:rsid w:val="001361FC"/>
    <w:rsid w:val="001414C6"/>
    <w:rsid w:val="001422C6"/>
    <w:rsid w:val="0014645E"/>
    <w:rsid w:val="001503F3"/>
    <w:rsid w:val="00150BBA"/>
    <w:rsid w:val="00152D66"/>
    <w:rsid w:val="0015404D"/>
    <w:rsid w:val="001562AD"/>
    <w:rsid w:val="00156312"/>
    <w:rsid w:val="00162CBF"/>
    <w:rsid w:val="001712B4"/>
    <w:rsid w:val="0017412E"/>
    <w:rsid w:val="001751E4"/>
    <w:rsid w:val="00177274"/>
    <w:rsid w:val="00187235"/>
    <w:rsid w:val="00187BF2"/>
    <w:rsid w:val="0019163A"/>
    <w:rsid w:val="001A0327"/>
    <w:rsid w:val="001A48A5"/>
    <w:rsid w:val="001A495B"/>
    <w:rsid w:val="001A584F"/>
    <w:rsid w:val="001B36B6"/>
    <w:rsid w:val="001C3174"/>
    <w:rsid w:val="001C4EBA"/>
    <w:rsid w:val="001C7DCD"/>
    <w:rsid w:val="001D6D46"/>
    <w:rsid w:val="001D73FC"/>
    <w:rsid w:val="001E55A2"/>
    <w:rsid w:val="001F03E6"/>
    <w:rsid w:val="001F5C0A"/>
    <w:rsid w:val="00200712"/>
    <w:rsid w:val="0020097F"/>
    <w:rsid w:val="00202D70"/>
    <w:rsid w:val="00203026"/>
    <w:rsid w:val="0020313F"/>
    <w:rsid w:val="0020699C"/>
    <w:rsid w:val="002110FD"/>
    <w:rsid w:val="002115DB"/>
    <w:rsid w:val="00212A35"/>
    <w:rsid w:val="00213B82"/>
    <w:rsid w:val="0021496E"/>
    <w:rsid w:val="0021674B"/>
    <w:rsid w:val="00220CD6"/>
    <w:rsid w:val="00223503"/>
    <w:rsid w:val="00227390"/>
    <w:rsid w:val="00235340"/>
    <w:rsid w:val="00236D17"/>
    <w:rsid w:val="002416C2"/>
    <w:rsid w:val="00241D76"/>
    <w:rsid w:val="00243E0A"/>
    <w:rsid w:val="002440A7"/>
    <w:rsid w:val="00247668"/>
    <w:rsid w:val="00254BBB"/>
    <w:rsid w:val="00256E2D"/>
    <w:rsid w:val="00257E73"/>
    <w:rsid w:val="0027462A"/>
    <w:rsid w:val="00275567"/>
    <w:rsid w:val="002756C1"/>
    <w:rsid w:val="00281E1E"/>
    <w:rsid w:val="0028562B"/>
    <w:rsid w:val="00286271"/>
    <w:rsid w:val="00293C46"/>
    <w:rsid w:val="00293EA6"/>
    <w:rsid w:val="00296353"/>
    <w:rsid w:val="002A5659"/>
    <w:rsid w:val="002A61DC"/>
    <w:rsid w:val="002B57CF"/>
    <w:rsid w:val="002B66CB"/>
    <w:rsid w:val="002C27F6"/>
    <w:rsid w:val="002C3B1F"/>
    <w:rsid w:val="002C60AA"/>
    <w:rsid w:val="002D3B34"/>
    <w:rsid w:val="002D56C4"/>
    <w:rsid w:val="002D63D8"/>
    <w:rsid w:val="002D71B1"/>
    <w:rsid w:val="002E0EEF"/>
    <w:rsid w:val="002F2A27"/>
    <w:rsid w:val="00300BE1"/>
    <w:rsid w:val="00303F0F"/>
    <w:rsid w:val="00304EEC"/>
    <w:rsid w:val="00306783"/>
    <w:rsid w:val="003131C9"/>
    <w:rsid w:val="003227DB"/>
    <w:rsid w:val="0032629F"/>
    <w:rsid w:val="0033340B"/>
    <w:rsid w:val="00341D16"/>
    <w:rsid w:val="003421A9"/>
    <w:rsid w:val="00352197"/>
    <w:rsid w:val="00355E5D"/>
    <w:rsid w:val="00360E69"/>
    <w:rsid w:val="00361EF9"/>
    <w:rsid w:val="0036493B"/>
    <w:rsid w:val="00365621"/>
    <w:rsid w:val="003656EB"/>
    <w:rsid w:val="00365E7E"/>
    <w:rsid w:val="0037240A"/>
    <w:rsid w:val="003A4131"/>
    <w:rsid w:val="003A5DD7"/>
    <w:rsid w:val="003B320A"/>
    <w:rsid w:val="003B7455"/>
    <w:rsid w:val="003D18F1"/>
    <w:rsid w:val="003D25EE"/>
    <w:rsid w:val="003D2853"/>
    <w:rsid w:val="003D3100"/>
    <w:rsid w:val="003D363E"/>
    <w:rsid w:val="003E24AA"/>
    <w:rsid w:val="003E5428"/>
    <w:rsid w:val="003F2347"/>
    <w:rsid w:val="003F506F"/>
    <w:rsid w:val="003F55E5"/>
    <w:rsid w:val="0040000F"/>
    <w:rsid w:val="0040063A"/>
    <w:rsid w:val="004032E4"/>
    <w:rsid w:val="00404E80"/>
    <w:rsid w:val="004055F4"/>
    <w:rsid w:val="0040590B"/>
    <w:rsid w:val="0040668A"/>
    <w:rsid w:val="00406E9A"/>
    <w:rsid w:val="00410B9E"/>
    <w:rsid w:val="0041314C"/>
    <w:rsid w:val="0042120F"/>
    <w:rsid w:val="004217EF"/>
    <w:rsid w:val="00421CED"/>
    <w:rsid w:val="00422805"/>
    <w:rsid w:val="00424B89"/>
    <w:rsid w:val="00425264"/>
    <w:rsid w:val="00432E63"/>
    <w:rsid w:val="00434589"/>
    <w:rsid w:val="004363AE"/>
    <w:rsid w:val="00436AA1"/>
    <w:rsid w:val="004408FD"/>
    <w:rsid w:val="00440D63"/>
    <w:rsid w:val="0044242F"/>
    <w:rsid w:val="00453289"/>
    <w:rsid w:val="004574C4"/>
    <w:rsid w:val="004623C6"/>
    <w:rsid w:val="0046413B"/>
    <w:rsid w:val="0046440B"/>
    <w:rsid w:val="004710C0"/>
    <w:rsid w:val="00484819"/>
    <w:rsid w:val="004861F6"/>
    <w:rsid w:val="00486DDC"/>
    <w:rsid w:val="00491194"/>
    <w:rsid w:val="00492F5D"/>
    <w:rsid w:val="004A17AE"/>
    <w:rsid w:val="004A564B"/>
    <w:rsid w:val="004B52A5"/>
    <w:rsid w:val="004B6591"/>
    <w:rsid w:val="004B79B7"/>
    <w:rsid w:val="004B7D51"/>
    <w:rsid w:val="004C1060"/>
    <w:rsid w:val="004C6310"/>
    <w:rsid w:val="004D05FC"/>
    <w:rsid w:val="004D0B25"/>
    <w:rsid w:val="004D1A76"/>
    <w:rsid w:val="004D5A4A"/>
    <w:rsid w:val="004E3008"/>
    <w:rsid w:val="004E34E1"/>
    <w:rsid w:val="00501302"/>
    <w:rsid w:val="00514BA5"/>
    <w:rsid w:val="00515470"/>
    <w:rsid w:val="00517D99"/>
    <w:rsid w:val="00536031"/>
    <w:rsid w:val="0053687B"/>
    <w:rsid w:val="005429E4"/>
    <w:rsid w:val="00543968"/>
    <w:rsid w:val="00557F80"/>
    <w:rsid w:val="0056189C"/>
    <w:rsid w:val="00564F1B"/>
    <w:rsid w:val="00571BEA"/>
    <w:rsid w:val="00573B7E"/>
    <w:rsid w:val="00573CEA"/>
    <w:rsid w:val="00575300"/>
    <w:rsid w:val="0057739A"/>
    <w:rsid w:val="005776DF"/>
    <w:rsid w:val="0058216B"/>
    <w:rsid w:val="0059380D"/>
    <w:rsid w:val="00594597"/>
    <w:rsid w:val="005A0C3E"/>
    <w:rsid w:val="005A400B"/>
    <w:rsid w:val="005A4B58"/>
    <w:rsid w:val="005A655D"/>
    <w:rsid w:val="005B0120"/>
    <w:rsid w:val="005B062F"/>
    <w:rsid w:val="005D0750"/>
    <w:rsid w:val="005D1C7E"/>
    <w:rsid w:val="005D3A9B"/>
    <w:rsid w:val="005D4DCE"/>
    <w:rsid w:val="005D76E1"/>
    <w:rsid w:val="005E5BFC"/>
    <w:rsid w:val="005E6239"/>
    <w:rsid w:val="005E769B"/>
    <w:rsid w:val="005E7D7C"/>
    <w:rsid w:val="005F0F15"/>
    <w:rsid w:val="005F5406"/>
    <w:rsid w:val="00603F62"/>
    <w:rsid w:val="00606A63"/>
    <w:rsid w:val="00620D10"/>
    <w:rsid w:val="00621CC4"/>
    <w:rsid w:val="00622A4D"/>
    <w:rsid w:val="00633819"/>
    <w:rsid w:val="00635D56"/>
    <w:rsid w:val="006415D2"/>
    <w:rsid w:val="00646EC1"/>
    <w:rsid w:val="00650316"/>
    <w:rsid w:val="006546B6"/>
    <w:rsid w:val="00654A84"/>
    <w:rsid w:val="0066031D"/>
    <w:rsid w:val="006614AF"/>
    <w:rsid w:val="00667A68"/>
    <w:rsid w:val="00671CC7"/>
    <w:rsid w:val="00672643"/>
    <w:rsid w:val="00674DE5"/>
    <w:rsid w:val="00675CD1"/>
    <w:rsid w:val="006816CE"/>
    <w:rsid w:val="00685D2E"/>
    <w:rsid w:val="00691AD4"/>
    <w:rsid w:val="00692151"/>
    <w:rsid w:val="006958E6"/>
    <w:rsid w:val="00696106"/>
    <w:rsid w:val="006A004D"/>
    <w:rsid w:val="006A1644"/>
    <w:rsid w:val="006A4381"/>
    <w:rsid w:val="006A502D"/>
    <w:rsid w:val="006A7CB9"/>
    <w:rsid w:val="006B053A"/>
    <w:rsid w:val="006B16AC"/>
    <w:rsid w:val="006B17AB"/>
    <w:rsid w:val="006B4D21"/>
    <w:rsid w:val="006C4014"/>
    <w:rsid w:val="006D3E03"/>
    <w:rsid w:val="006D4E00"/>
    <w:rsid w:val="006E773F"/>
    <w:rsid w:val="006F3D72"/>
    <w:rsid w:val="006F433E"/>
    <w:rsid w:val="006F6A98"/>
    <w:rsid w:val="00710DD0"/>
    <w:rsid w:val="007130D9"/>
    <w:rsid w:val="00721251"/>
    <w:rsid w:val="0072179A"/>
    <w:rsid w:val="007229C5"/>
    <w:rsid w:val="00723C69"/>
    <w:rsid w:val="0072608A"/>
    <w:rsid w:val="00730F0C"/>
    <w:rsid w:val="00733033"/>
    <w:rsid w:val="0073381B"/>
    <w:rsid w:val="007340F8"/>
    <w:rsid w:val="00735AE4"/>
    <w:rsid w:val="007461B3"/>
    <w:rsid w:val="00747022"/>
    <w:rsid w:val="00747B39"/>
    <w:rsid w:val="0076317C"/>
    <w:rsid w:val="00773E09"/>
    <w:rsid w:val="00774485"/>
    <w:rsid w:val="00774D2F"/>
    <w:rsid w:val="00781B16"/>
    <w:rsid w:val="00783756"/>
    <w:rsid w:val="00785167"/>
    <w:rsid w:val="00793860"/>
    <w:rsid w:val="00793F6A"/>
    <w:rsid w:val="00795958"/>
    <w:rsid w:val="007969EE"/>
    <w:rsid w:val="00797D7E"/>
    <w:rsid w:val="007A79FC"/>
    <w:rsid w:val="007B06B6"/>
    <w:rsid w:val="007B4E5A"/>
    <w:rsid w:val="007C3447"/>
    <w:rsid w:val="007D2D54"/>
    <w:rsid w:val="007D53E8"/>
    <w:rsid w:val="007E3C55"/>
    <w:rsid w:val="007E3F77"/>
    <w:rsid w:val="007F0FD5"/>
    <w:rsid w:val="007F3C6F"/>
    <w:rsid w:val="007F4392"/>
    <w:rsid w:val="00800A5C"/>
    <w:rsid w:val="00802E35"/>
    <w:rsid w:val="0081155D"/>
    <w:rsid w:val="00815DE3"/>
    <w:rsid w:val="008201F4"/>
    <w:rsid w:val="00822645"/>
    <w:rsid w:val="008323D1"/>
    <w:rsid w:val="00832E2D"/>
    <w:rsid w:val="00836063"/>
    <w:rsid w:val="008369F9"/>
    <w:rsid w:val="00841911"/>
    <w:rsid w:val="00841CFD"/>
    <w:rsid w:val="00850D7D"/>
    <w:rsid w:val="00853B63"/>
    <w:rsid w:val="008602FE"/>
    <w:rsid w:val="00863455"/>
    <w:rsid w:val="00865127"/>
    <w:rsid w:val="008757D2"/>
    <w:rsid w:val="00877BDB"/>
    <w:rsid w:val="00880B07"/>
    <w:rsid w:val="00882DF5"/>
    <w:rsid w:val="00884F4F"/>
    <w:rsid w:val="008858AA"/>
    <w:rsid w:val="00886C39"/>
    <w:rsid w:val="00891688"/>
    <w:rsid w:val="00891CD0"/>
    <w:rsid w:val="00891E0F"/>
    <w:rsid w:val="0089297C"/>
    <w:rsid w:val="0089334B"/>
    <w:rsid w:val="00897666"/>
    <w:rsid w:val="008A51D7"/>
    <w:rsid w:val="008B0DB9"/>
    <w:rsid w:val="008B14B6"/>
    <w:rsid w:val="008B63A1"/>
    <w:rsid w:val="008C0D00"/>
    <w:rsid w:val="008C1DF3"/>
    <w:rsid w:val="008C4B19"/>
    <w:rsid w:val="008D3022"/>
    <w:rsid w:val="008D34F2"/>
    <w:rsid w:val="008D4C0C"/>
    <w:rsid w:val="008D54E6"/>
    <w:rsid w:val="008D71DA"/>
    <w:rsid w:val="008F1779"/>
    <w:rsid w:val="008F2AFC"/>
    <w:rsid w:val="008F3C0F"/>
    <w:rsid w:val="00901309"/>
    <w:rsid w:val="0090167C"/>
    <w:rsid w:val="00901819"/>
    <w:rsid w:val="00901CBA"/>
    <w:rsid w:val="00901FA5"/>
    <w:rsid w:val="00903DA1"/>
    <w:rsid w:val="00911997"/>
    <w:rsid w:val="00911F31"/>
    <w:rsid w:val="00916447"/>
    <w:rsid w:val="00916962"/>
    <w:rsid w:val="009224D3"/>
    <w:rsid w:val="009260DA"/>
    <w:rsid w:val="009342CE"/>
    <w:rsid w:val="00934BD1"/>
    <w:rsid w:val="00935590"/>
    <w:rsid w:val="00935C50"/>
    <w:rsid w:val="00940845"/>
    <w:rsid w:val="00944601"/>
    <w:rsid w:val="0094485B"/>
    <w:rsid w:val="009456FB"/>
    <w:rsid w:val="009458AF"/>
    <w:rsid w:val="00956286"/>
    <w:rsid w:val="00956F96"/>
    <w:rsid w:val="009602F1"/>
    <w:rsid w:val="009603AC"/>
    <w:rsid w:val="009630F6"/>
    <w:rsid w:val="009659F1"/>
    <w:rsid w:val="009727CA"/>
    <w:rsid w:val="009738E4"/>
    <w:rsid w:val="00973C04"/>
    <w:rsid w:val="00977422"/>
    <w:rsid w:val="00984CD8"/>
    <w:rsid w:val="0098666E"/>
    <w:rsid w:val="00991767"/>
    <w:rsid w:val="009A0278"/>
    <w:rsid w:val="009A0299"/>
    <w:rsid w:val="009A5BDD"/>
    <w:rsid w:val="009A6F4F"/>
    <w:rsid w:val="009A7506"/>
    <w:rsid w:val="009A7B55"/>
    <w:rsid w:val="009B3B2F"/>
    <w:rsid w:val="009B46A3"/>
    <w:rsid w:val="009B6D47"/>
    <w:rsid w:val="009B74A3"/>
    <w:rsid w:val="009B761C"/>
    <w:rsid w:val="009B7B48"/>
    <w:rsid w:val="009C1141"/>
    <w:rsid w:val="009C2D2C"/>
    <w:rsid w:val="009C45B7"/>
    <w:rsid w:val="009C65D5"/>
    <w:rsid w:val="009C7C35"/>
    <w:rsid w:val="009D1B41"/>
    <w:rsid w:val="009D2C85"/>
    <w:rsid w:val="009D67DE"/>
    <w:rsid w:val="009D751A"/>
    <w:rsid w:val="009E4558"/>
    <w:rsid w:val="009E4B7C"/>
    <w:rsid w:val="009E53CE"/>
    <w:rsid w:val="009E5A76"/>
    <w:rsid w:val="009E5B24"/>
    <w:rsid w:val="009F1EEB"/>
    <w:rsid w:val="009F4418"/>
    <w:rsid w:val="009F652F"/>
    <w:rsid w:val="009F6B1F"/>
    <w:rsid w:val="00A005C5"/>
    <w:rsid w:val="00A07D76"/>
    <w:rsid w:val="00A100D4"/>
    <w:rsid w:val="00A1162A"/>
    <w:rsid w:val="00A160CD"/>
    <w:rsid w:val="00A1726B"/>
    <w:rsid w:val="00A21384"/>
    <w:rsid w:val="00A26550"/>
    <w:rsid w:val="00A2799B"/>
    <w:rsid w:val="00A27F0D"/>
    <w:rsid w:val="00A32098"/>
    <w:rsid w:val="00A3472D"/>
    <w:rsid w:val="00A36CE3"/>
    <w:rsid w:val="00A4133A"/>
    <w:rsid w:val="00A5578D"/>
    <w:rsid w:val="00A64C15"/>
    <w:rsid w:val="00A673AA"/>
    <w:rsid w:val="00A67858"/>
    <w:rsid w:val="00A67A1D"/>
    <w:rsid w:val="00A7084B"/>
    <w:rsid w:val="00A711D5"/>
    <w:rsid w:val="00A7125A"/>
    <w:rsid w:val="00A714B8"/>
    <w:rsid w:val="00A73316"/>
    <w:rsid w:val="00A950B5"/>
    <w:rsid w:val="00AA3273"/>
    <w:rsid w:val="00AA3330"/>
    <w:rsid w:val="00AC17B7"/>
    <w:rsid w:val="00AC73C2"/>
    <w:rsid w:val="00AC7DE3"/>
    <w:rsid w:val="00AD0419"/>
    <w:rsid w:val="00AD433A"/>
    <w:rsid w:val="00AE551E"/>
    <w:rsid w:val="00AE7ED8"/>
    <w:rsid w:val="00AF0184"/>
    <w:rsid w:val="00AF3086"/>
    <w:rsid w:val="00AF6F34"/>
    <w:rsid w:val="00B01ACB"/>
    <w:rsid w:val="00B0496E"/>
    <w:rsid w:val="00B04A19"/>
    <w:rsid w:val="00B05F1F"/>
    <w:rsid w:val="00B06EF6"/>
    <w:rsid w:val="00B07CCA"/>
    <w:rsid w:val="00B13CDD"/>
    <w:rsid w:val="00B15548"/>
    <w:rsid w:val="00B23C6D"/>
    <w:rsid w:val="00B32315"/>
    <w:rsid w:val="00B32F19"/>
    <w:rsid w:val="00B340C4"/>
    <w:rsid w:val="00B37A9C"/>
    <w:rsid w:val="00B409C2"/>
    <w:rsid w:val="00B40BA1"/>
    <w:rsid w:val="00B416F5"/>
    <w:rsid w:val="00B41DFB"/>
    <w:rsid w:val="00B4380D"/>
    <w:rsid w:val="00B46D16"/>
    <w:rsid w:val="00B51CCF"/>
    <w:rsid w:val="00B65D94"/>
    <w:rsid w:val="00B7193C"/>
    <w:rsid w:val="00B74BC4"/>
    <w:rsid w:val="00B81E6D"/>
    <w:rsid w:val="00B83CA2"/>
    <w:rsid w:val="00B8436C"/>
    <w:rsid w:val="00B97C77"/>
    <w:rsid w:val="00BB004B"/>
    <w:rsid w:val="00BB6BC3"/>
    <w:rsid w:val="00BB7419"/>
    <w:rsid w:val="00BB7C90"/>
    <w:rsid w:val="00BB7F38"/>
    <w:rsid w:val="00BC3092"/>
    <w:rsid w:val="00BC687A"/>
    <w:rsid w:val="00BC68B4"/>
    <w:rsid w:val="00BD026E"/>
    <w:rsid w:val="00BD11AA"/>
    <w:rsid w:val="00BD2F1B"/>
    <w:rsid w:val="00BD56E9"/>
    <w:rsid w:val="00BF2C0C"/>
    <w:rsid w:val="00BF3081"/>
    <w:rsid w:val="00BF3A49"/>
    <w:rsid w:val="00BF553D"/>
    <w:rsid w:val="00C00FE5"/>
    <w:rsid w:val="00C025E4"/>
    <w:rsid w:val="00C046EA"/>
    <w:rsid w:val="00C05E27"/>
    <w:rsid w:val="00C07F8E"/>
    <w:rsid w:val="00C121B9"/>
    <w:rsid w:val="00C1605C"/>
    <w:rsid w:val="00C16F3E"/>
    <w:rsid w:val="00C22751"/>
    <w:rsid w:val="00C26F89"/>
    <w:rsid w:val="00C356D8"/>
    <w:rsid w:val="00C42E83"/>
    <w:rsid w:val="00C460F6"/>
    <w:rsid w:val="00C512B9"/>
    <w:rsid w:val="00C51BF4"/>
    <w:rsid w:val="00C52F72"/>
    <w:rsid w:val="00C57D4A"/>
    <w:rsid w:val="00C60644"/>
    <w:rsid w:val="00C632C3"/>
    <w:rsid w:val="00C632F8"/>
    <w:rsid w:val="00C65B45"/>
    <w:rsid w:val="00C6794E"/>
    <w:rsid w:val="00C745B5"/>
    <w:rsid w:val="00C81BB1"/>
    <w:rsid w:val="00C82CA6"/>
    <w:rsid w:val="00C84EF8"/>
    <w:rsid w:val="00C851A3"/>
    <w:rsid w:val="00C863BF"/>
    <w:rsid w:val="00C9543A"/>
    <w:rsid w:val="00C95EBB"/>
    <w:rsid w:val="00C96498"/>
    <w:rsid w:val="00CA1528"/>
    <w:rsid w:val="00CA396F"/>
    <w:rsid w:val="00CA6436"/>
    <w:rsid w:val="00CA70C8"/>
    <w:rsid w:val="00CA7168"/>
    <w:rsid w:val="00CA75BC"/>
    <w:rsid w:val="00CB3EF5"/>
    <w:rsid w:val="00CB56C2"/>
    <w:rsid w:val="00CC0331"/>
    <w:rsid w:val="00CC0ACD"/>
    <w:rsid w:val="00CC1872"/>
    <w:rsid w:val="00CC4907"/>
    <w:rsid w:val="00CD13C8"/>
    <w:rsid w:val="00CD281B"/>
    <w:rsid w:val="00CD7B4B"/>
    <w:rsid w:val="00CE16FF"/>
    <w:rsid w:val="00CE36FE"/>
    <w:rsid w:val="00CF2FD2"/>
    <w:rsid w:val="00D000ED"/>
    <w:rsid w:val="00D007CF"/>
    <w:rsid w:val="00D042A5"/>
    <w:rsid w:val="00D0556B"/>
    <w:rsid w:val="00D106E0"/>
    <w:rsid w:val="00D10941"/>
    <w:rsid w:val="00D16F21"/>
    <w:rsid w:val="00D2304E"/>
    <w:rsid w:val="00D31807"/>
    <w:rsid w:val="00D348AC"/>
    <w:rsid w:val="00D35089"/>
    <w:rsid w:val="00D36563"/>
    <w:rsid w:val="00D4041E"/>
    <w:rsid w:val="00D43C92"/>
    <w:rsid w:val="00D44190"/>
    <w:rsid w:val="00D469F7"/>
    <w:rsid w:val="00D50D13"/>
    <w:rsid w:val="00D51BA2"/>
    <w:rsid w:val="00D5250A"/>
    <w:rsid w:val="00D570B0"/>
    <w:rsid w:val="00D6417B"/>
    <w:rsid w:val="00D67049"/>
    <w:rsid w:val="00D745AE"/>
    <w:rsid w:val="00D772DD"/>
    <w:rsid w:val="00D84AE4"/>
    <w:rsid w:val="00D85759"/>
    <w:rsid w:val="00D94196"/>
    <w:rsid w:val="00D94902"/>
    <w:rsid w:val="00DB5980"/>
    <w:rsid w:val="00DC13F9"/>
    <w:rsid w:val="00DD320F"/>
    <w:rsid w:val="00DD3D1A"/>
    <w:rsid w:val="00DD6D57"/>
    <w:rsid w:val="00DE1290"/>
    <w:rsid w:val="00DF0720"/>
    <w:rsid w:val="00DF4146"/>
    <w:rsid w:val="00E03399"/>
    <w:rsid w:val="00E03B09"/>
    <w:rsid w:val="00E053BD"/>
    <w:rsid w:val="00E1295D"/>
    <w:rsid w:val="00E15713"/>
    <w:rsid w:val="00E160F0"/>
    <w:rsid w:val="00E17663"/>
    <w:rsid w:val="00E20765"/>
    <w:rsid w:val="00E23719"/>
    <w:rsid w:val="00E2554D"/>
    <w:rsid w:val="00E25996"/>
    <w:rsid w:val="00E321B5"/>
    <w:rsid w:val="00E353FE"/>
    <w:rsid w:val="00E43C50"/>
    <w:rsid w:val="00E50FC0"/>
    <w:rsid w:val="00E510F6"/>
    <w:rsid w:val="00E55ACB"/>
    <w:rsid w:val="00E5784C"/>
    <w:rsid w:val="00E57DFE"/>
    <w:rsid w:val="00E6005D"/>
    <w:rsid w:val="00E604BB"/>
    <w:rsid w:val="00E61917"/>
    <w:rsid w:val="00E61BFD"/>
    <w:rsid w:val="00E67150"/>
    <w:rsid w:val="00E67802"/>
    <w:rsid w:val="00E716A6"/>
    <w:rsid w:val="00E74336"/>
    <w:rsid w:val="00E74B52"/>
    <w:rsid w:val="00E76938"/>
    <w:rsid w:val="00E82E3E"/>
    <w:rsid w:val="00E831ED"/>
    <w:rsid w:val="00E93406"/>
    <w:rsid w:val="00E93F91"/>
    <w:rsid w:val="00E97B9C"/>
    <w:rsid w:val="00EA0379"/>
    <w:rsid w:val="00EB0777"/>
    <w:rsid w:val="00EC0122"/>
    <w:rsid w:val="00EC0A4E"/>
    <w:rsid w:val="00EC2FFF"/>
    <w:rsid w:val="00EC7D0C"/>
    <w:rsid w:val="00ED2011"/>
    <w:rsid w:val="00ED2723"/>
    <w:rsid w:val="00ED2D18"/>
    <w:rsid w:val="00ED3FCC"/>
    <w:rsid w:val="00EF324C"/>
    <w:rsid w:val="00F121A5"/>
    <w:rsid w:val="00F143D1"/>
    <w:rsid w:val="00F1638C"/>
    <w:rsid w:val="00F229C6"/>
    <w:rsid w:val="00F24D79"/>
    <w:rsid w:val="00F25A8A"/>
    <w:rsid w:val="00F2657D"/>
    <w:rsid w:val="00F27E88"/>
    <w:rsid w:val="00F30AEC"/>
    <w:rsid w:val="00F316E0"/>
    <w:rsid w:val="00F37781"/>
    <w:rsid w:val="00F4023D"/>
    <w:rsid w:val="00F50BFD"/>
    <w:rsid w:val="00F5241C"/>
    <w:rsid w:val="00F53948"/>
    <w:rsid w:val="00F53CD9"/>
    <w:rsid w:val="00F611E4"/>
    <w:rsid w:val="00F64F8A"/>
    <w:rsid w:val="00F7058D"/>
    <w:rsid w:val="00F70771"/>
    <w:rsid w:val="00F74423"/>
    <w:rsid w:val="00F82E40"/>
    <w:rsid w:val="00F878F6"/>
    <w:rsid w:val="00F87AE9"/>
    <w:rsid w:val="00F9167F"/>
    <w:rsid w:val="00F92EF2"/>
    <w:rsid w:val="00FA08A7"/>
    <w:rsid w:val="00FB23E2"/>
    <w:rsid w:val="00FB5C49"/>
    <w:rsid w:val="00FB74C7"/>
    <w:rsid w:val="00FC16A4"/>
    <w:rsid w:val="00FC20CE"/>
    <w:rsid w:val="00FC5003"/>
    <w:rsid w:val="00FC5E70"/>
    <w:rsid w:val="00FC5ECB"/>
    <w:rsid w:val="00FD0082"/>
    <w:rsid w:val="00FD6541"/>
    <w:rsid w:val="00FD6DF0"/>
    <w:rsid w:val="00FD74E1"/>
    <w:rsid w:val="00FE15BE"/>
    <w:rsid w:val="00FE7493"/>
    <w:rsid w:val="00FF6910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  <w:lang w:val="ro-RO"/>
    </w:rPr>
  </w:style>
  <w:style w:type="paragraph" w:styleId="Titlu1">
    <w:name w:val="heading 1"/>
    <w:basedOn w:val="Normal"/>
    <w:next w:val="Normal"/>
    <w:link w:val="Titlu1Caracter"/>
    <w:qFormat/>
    <w:rsid w:val="00667A6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4"/>
      <w:szCs w:val="20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160F0"/>
  </w:style>
  <w:style w:type="paragraph" w:styleId="Subsol">
    <w:name w:val="footer"/>
    <w:basedOn w:val="Normal"/>
    <w:link w:val="SubsolCaracte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160F0"/>
  </w:style>
  <w:style w:type="paragraph" w:styleId="TextnBalon">
    <w:name w:val="Balloon Text"/>
    <w:basedOn w:val="Normal"/>
    <w:link w:val="TextnBalonCaracter"/>
    <w:uiPriority w:val="99"/>
    <w:semiHidden/>
    <w:unhideWhenUsed/>
    <w:rsid w:val="00E160F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nBalonCaracter">
    <w:name w:val="Text în Balon Caracter"/>
    <w:link w:val="TextnBalon"/>
    <w:uiPriority w:val="99"/>
    <w:semiHidden/>
    <w:rsid w:val="00E160F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202D70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uiPriority w:val="99"/>
    <w:unhideWhenUsed/>
    <w:rsid w:val="00D772DD"/>
    <w:rPr>
      <w:color w:val="0000FF"/>
      <w:u w:val="single"/>
    </w:rPr>
  </w:style>
  <w:style w:type="table" w:styleId="GrilTabel">
    <w:name w:val="Table Grid"/>
    <w:basedOn w:val="TabelNormal"/>
    <w:uiPriority w:val="59"/>
    <w:rsid w:val="003227DB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itlu1Caracter">
    <w:name w:val="Titlu 1 Caracter"/>
    <w:link w:val="Titlu1"/>
    <w:rsid w:val="00667A68"/>
    <w:rPr>
      <w:rFonts w:ascii="Times New Roman" w:eastAsia="Times New Roman" w:hAnsi="Times New Roman"/>
      <w:sz w:val="24"/>
      <w:lang w:val="ro-RO" w:eastAsia="ro-RO"/>
    </w:rPr>
  </w:style>
  <w:style w:type="character" w:styleId="Robust">
    <w:name w:val="Strong"/>
    <w:uiPriority w:val="22"/>
    <w:qFormat/>
    <w:rsid w:val="00D2304E"/>
    <w:rPr>
      <w:b/>
      <w:bCs/>
    </w:rPr>
  </w:style>
  <w:style w:type="paragraph" w:customStyle="1" w:styleId="WW-Default">
    <w:name w:val="WW-Default"/>
    <w:rsid w:val="00114101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75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7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9" Type="http://schemas.openxmlformats.org/officeDocument/2006/relationships/header" Target="header16.xml"/><Relationship Id="rId21" Type="http://schemas.openxmlformats.org/officeDocument/2006/relationships/header" Target="header7.xml"/><Relationship Id="rId34" Type="http://schemas.openxmlformats.org/officeDocument/2006/relationships/footer" Target="footer13.xml"/><Relationship Id="rId42" Type="http://schemas.openxmlformats.org/officeDocument/2006/relationships/footer" Target="footer17.xml"/><Relationship Id="rId47" Type="http://schemas.openxmlformats.org/officeDocument/2006/relationships/header" Target="header20.xml"/><Relationship Id="rId50" Type="http://schemas.openxmlformats.org/officeDocument/2006/relationships/footer" Target="footer21.xml"/><Relationship Id="rId55" Type="http://schemas.openxmlformats.org/officeDocument/2006/relationships/header" Target="header24.xml"/><Relationship Id="rId63" Type="http://schemas.openxmlformats.org/officeDocument/2006/relationships/header" Target="header28.xml"/><Relationship Id="rId68" Type="http://schemas.openxmlformats.org/officeDocument/2006/relationships/footer" Target="footer30.xml"/><Relationship Id="rId76" Type="http://schemas.openxmlformats.org/officeDocument/2006/relationships/footer" Target="footer34.xml"/><Relationship Id="rId7" Type="http://schemas.openxmlformats.org/officeDocument/2006/relationships/footnotes" Target="footnotes.xml"/><Relationship Id="rId71" Type="http://schemas.openxmlformats.org/officeDocument/2006/relationships/header" Target="header32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9" Type="http://schemas.openxmlformats.org/officeDocument/2006/relationships/header" Target="header11.xml"/><Relationship Id="rId11" Type="http://schemas.openxmlformats.org/officeDocument/2006/relationships/header" Target="header2.xml"/><Relationship Id="rId24" Type="http://schemas.openxmlformats.org/officeDocument/2006/relationships/footer" Target="footer8.xml"/><Relationship Id="rId32" Type="http://schemas.openxmlformats.org/officeDocument/2006/relationships/footer" Target="footer12.xml"/><Relationship Id="rId37" Type="http://schemas.openxmlformats.org/officeDocument/2006/relationships/header" Target="header15.xml"/><Relationship Id="rId40" Type="http://schemas.openxmlformats.org/officeDocument/2006/relationships/footer" Target="footer16.xml"/><Relationship Id="rId45" Type="http://schemas.openxmlformats.org/officeDocument/2006/relationships/header" Target="header19.xml"/><Relationship Id="rId53" Type="http://schemas.openxmlformats.org/officeDocument/2006/relationships/header" Target="header23.xml"/><Relationship Id="rId58" Type="http://schemas.openxmlformats.org/officeDocument/2006/relationships/footer" Target="footer25.xml"/><Relationship Id="rId66" Type="http://schemas.openxmlformats.org/officeDocument/2006/relationships/footer" Target="footer29.xml"/><Relationship Id="rId74" Type="http://schemas.openxmlformats.org/officeDocument/2006/relationships/footer" Target="footer33.xml"/><Relationship Id="rId79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header" Target="header27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31" Type="http://schemas.openxmlformats.org/officeDocument/2006/relationships/header" Target="header12.xml"/><Relationship Id="rId44" Type="http://schemas.openxmlformats.org/officeDocument/2006/relationships/footer" Target="footer18.xml"/><Relationship Id="rId52" Type="http://schemas.openxmlformats.org/officeDocument/2006/relationships/footer" Target="footer22.xml"/><Relationship Id="rId60" Type="http://schemas.openxmlformats.org/officeDocument/2006/relationships/footer" Target="footer26.xml"/><Relationship Id="rId65" Type="http://schemas.openxmlformats.org/officeDocument/2006/relationships/header" Target="header29.xml"/><Relationship Id="rId73" Type="http://schemas.openxmlformats.org/officeDocument/2006/relationships/header" Target="header33.xml"/><Relationship Id="rId78" Type="http://schemas.openxmlformats.org/officeDocument/2006/relationships/footer" Target="footer3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header" Target="header10.xml"/><Relationship Id="rId30" Type="http://schemas.openxmlformats.org/officeDocument/2006/relationships/footer" Target="footer11.xml"/><Relationship Id="rId35" Type="http://schemas.openxmlformats.org/officeDocument/2006/relationships/header" Target="header14.xml"/><Relationship Id="rId43" Type="http://schemas.openxmlformats.org/officeDocument/2006/relationships/header" Target="header18.xml"/><Relationship Id="rId48" Type="http://schemas.openxmlformats.org/officeDocument/2006/relationships/footer" Target="footer20.xml"/><Relationship Id="rId56" Type="http://schemas.openxmlformats.org/officeDocument/2006/relationships/footer" Target="footer24.xml"/><Relationship Id="rId64" Type="http://schemas.openxmlformats.org/officeDocument/2006/relationships/footer" Target="footer28.xml"/><Relationship Id="rId69" Type="http://schemas.openxmlformats.org/officeDocument/2006/relationships/header" Target="header31.xml"/><Relationship Id="rId77" Type="http://schemas.openxmlformats.org/officeDocument/2006/relationships/header" Target="header35.xml"/><Relationship Id="rId8" Type="http://schemas.openxmlformats.org/officeDocument/2006/relationships/endnotes" Target="endnotes.xml"/><Relationship Id="rId51" Type="http://schemas.openxmlformats.org/officeDocument/2006/relationships/header" Target="header22.xml"/><Relationship Id="rId72" Type="http://schemas.openxmlformats.org/officeDocument/2006/relationships/footer" Target="footer32.xml"/><Relationship Id="rId80" Type="http://schemas.openxmlformats.org/officeDocument/2006/relationships/theme" Target="theme/theme1.xml"/><Relationship Id="rId3" Type="http://schemas.openxmlformats.org/officeDocument/2006/relationships/numbering" Target="numbering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5" Type="http://schemas.openxmlformats.org/officeDocument/2006/relationships/header" Target="header9.xml"/><Relationship Id="rId33" Type="http://schemas.openxmlformats.org/officeDocument/2006/relationships/header" Target="header13.xml"/><Relationship Id="rId38" Type="http://schemas.openxmlformats.org/officeDocument/2006/relationships/footer" Target="footer15.xml"/><Relationship Id="rId46" Type="http://schemas.openxmlformats.org/officeDocument/2006/relationships/footer" Target="footer19.xml"/><Relationship Id="rId59" Type="http://schemas.openxmlformats.org/officeDocument/2006/relationships/header" Target="header26.xml"/><Relationship Id="rId67" Type="http://schemas.openxmlformats.org/officeDocument/2006/relationships/header" Target="header30.xml"/><Relationship Id="rId20" Type="http://schemas.openxmlformats.org/officeDocument/2006/relationships/footer" Target="footer6.xml"/><Relationship Id="rId41" Type="http://schemas.openxmlformats.org/officeDocument/2006/relationships/header" Target="header17.xml"/><Relationship Id="rId54" Type="http://schemas.openxmlformats.org/officeDocument/2006/relationships/footer" Target="footer23.xml"/><Relationship Id="rId62" Type="http://schemas.openxmlformats.org/officeDocument/2006/relationships/footer" Target="footer27.xml"/><Relationship Id="rId70" Type="http://schemas.openxmlformats.org/officeDocument/2006/relationships/footer" Target="footer31.xml"/><Relationship Id="rId75" Type="http://schemas.openxmlformats.org/officeDocument/2006/relationships/header" Target="header3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footer" Target="footer10.xml"/><Relationship Id="rId36" Type="http://schemas.openxmlformats.org/officeDocument/2006/relationships/footer" Target="footer14.xml"/><Relationship Id="rId49" Type="http://schemas.openxmlformats.org/officeDocument/2006/relationships/header" Target="header21.xml"/><Relationship Id="rId57" Type="http://schemas.openxmlformats.org/officeDocument/2006/relationships/header" Target="header2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06F434-9E40-406A-9212-BD9CB52444D2}">
  <ds:schemaRefs>
    <ds:schemaRef ds:uri="urn:schemas-microsoft-com.VSTO2008Demos.ControlsStorage"/>
  </ds:schemaRefs>
</ds:datastoreItem>
</file>

<file path=customXml/itemProps2.xml><?xml version="1.0" encoding="utf-8"?>
<ds:datastoreItem xmlns:ds="http://schemas.openxmlformats.org/officeDocument/2006/customXml" ds:itemID="{88B1DDC7-3083-4879-892E-3EBFDD94F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0</TotalTime>
  <Pages>102</Pages>
  <Words>33191</Words>
  <Characters>189192</Characters>
  <Application>Microsoft Office Word</Application>
  <DocSecurity>0</DocSecurity>
  <Lines>1576</Lines>
  <Paragraphs>443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AD Hoc</Company>
  <LinksUpToDate>false</LinksUpToDate>
  <CharactersWithSpaces>221940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Raluca</dc:creator>
  <cp:lastModifiedBy>john</cp:lastModifiedBy>
  <cp:revision>1</cp:revision>
  <cp:lastPrinted>2016-09-02T07:30:00Z</cp:lastPrinted>
  <dcterms:created xsi:type="dcterms:W3CDTF">2016-09-12T11:53:00Z</dcterms:created>
  <dcterms:modified xsi:type="dcterms:W3CDTF">2016-09-12T11:53:00Z</dcterms:modified>
</cp:coreProperties>
</file>